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FF" w:rsidRPr="005E2FFF" w:rsidRDefault="005E2FFF" w:rsidP="005E2FFF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288"/>
        <w:gridCol w:w="529"/>
        <w:gridCol w:w="3404"/>
        <w:gridCol w:w="1134"/>
      </w:tblGrid>
      <w:tr w:rsidR="005E2FFF" w:rsidRPr="00947B15" w:rsidTr="00106844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E2FFF" w:rsidRPr="00D67FAC" w:rsidRDefault="005E2FFF" w:rsidP="00D85CC0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Question Number</w:t>
            </w:r>
          </w:p>
        </w:tc>
        <w:tc>
          <w:tcPr>
            <w:tcW w:w="822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E2FFF" w:rsidRPr="00D67FAC" w:rsidRDefault="005E2FFF" w:rsidP="00D85CC0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Scheme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E2FFF" w:rsidRPr="00D67FAC" w:rsidRDefault="005E2FFF" w:rsidP="00D85CC0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Marks</w:t>
            </w:r>
          </w:p>
        </w:tc>
      </w:tr>
      <w:tr w:rsidR="003D01EA" w:rsidRPr="00947B15" w:rsidTr="00106844">
        <w:trPr>
          <w:trHeight w:val="591"/>
        </w:trPr>
        <w:tc>
          <w:tcPr>
            <w:tcW w:w="1101" w:type="dxa"/>
            <w:vMerge w:val="restart"/>
            <w:tcBorders>
              <w:top w:val="nil"/>
            </w:tcBorders>
            <w:vAlign w:val="center"/>
          </w:tcPr>
          <w:p w:rsidR="003D01EA" w:rsidRPr="00915389" w:rsidRDefault="003D01EA" w:rsidP="003D01E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15389">
              <w:rPr>
                <w:rFonts w:ascii="Times New Roman" w:hAnsi="Times New Roman"/>
                <w:b/>
                <w:szCs w:val="22"/>
              </w:rPr>
              <w:t>1.(a)</w:t>
            </w:r>
          </w:p>
        </w:tc>
        <w:tc>
          <w:tcPr>
            <w:tcW w:w="822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5988" w:type="dxa"/>
              <w:tblInd w:w="1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6"/>
              <w:gridCol w:w="589"/>
              <w:gridCol w:w="865"/>
              <w:gridCol w:w="1268"/>
              <w:gridCol w:w="931"/>
              <w:gridCol w:w="1259"/>
              <w:gridCol w:w="840"/>
            </w:tblGrid>
            <w:tr w:rsidR="003D01EA" w:rsidRPr="00E975C4" w:rsidTr="00166FE8">
              <w:trPr>
                <w:trHeight w:val="126"/>
              </w:trPr>
              <w:tc>
                <w:tcPr>
                  <w:tcW w:w="1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D01EA" w:rsidRPr="00E975C4" w:rsidRDefault="003D01EA" w:rsidP="00D85CC0">
                  <w:pPr>
                    <w:jc w:val="right"/>
                    <w:rPr>
                      <w:rFonts w:ascii="Times New Roman" w:hAnsi="Times New Roman"/>
                      <w:szCs w:val="22"/>
                    </w:rPr>
                  </w:pPr>
                </w:p>
              </w:tc>
              <w:tc>
                <w:tcPr>
                  <w:tcW w:w="492" w:type="pct"/>
                  <w:tcBorders>
                    <w:top w:val="nil"/>
                    <w:left w:val="nil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3D01EA" w:rsidRPr="00F96B85" w:rsidRDefault="003D01EA" w:rsidP="00D85CC0">
                  <w:pPr>
                    <w:jc w:val="right"/>
                    <w:rPr>
                      <w:rFonts w:ascii="Times New Roman" w:hAnsi="Times New Roman"/>
                      <w:i/>
                      <w:szCs w:val="22"/>
                    </w:rPr>
                  </w:pPr>
                  <w:r w:rsidRPr="00F96B85">
                    <w:rPr>
                      <w:rFonts w:ascii="Times New Roman" w:hAnsi="Times New Roman"/>
                      <w:i/>
                      <w:szCs w:val="22"/>
                    </w:rPr>
                    <w:t>x</w:t>
                  </w:r>
                </w:p>
              </w:tc>
              <w:tc>
                <w:tcPr>
                  <w:tcW w:w="722" w:type="pct"/>
                  <w:tcBorders>
                    <w:top w:val="nil"/>
                    <w:left w:val="double" w:sz="4" w:space="0" w:color="auto"/>
                    <w:bottom w:val="double" w:sz="4" w:space="0" w:color="auto"/>
                  </w:tcBorders>
                  <w:vAlign w:val="bottom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1059" w:type="pct"/>
                  <w:tcBorders>
                    <w:top w:val="nil"/>
                    <w:bottom w:val="double" w:sz="4" w:space="0" w:color="auto"/>
                  </w:tcBorders>
                  <w:vAlign w:val="bottom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1.25</w:t>
                  </w:r>
                </w:p>
              </w:tc>
              <w:tc>
                <w:tcPr>
                  <w:tcW w:w="777" w:type="pct"/>
                  <w:tcBorders>
                    <w:top w:val="nil"/>
                    <w:bottom w:val="double" w:sz="4" w:space="0" w:color="auto"/>
                  </w:tcBorders>
                  <w:vAlign w:val="bottom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1.5</w:t>
                  </w:r>
                </w:p>
              </w:tc>
              <w:tc>
                <w:tcPr>
                  <w:tcW w:w="1051" w:type="pct"/>
                  <w:tcBorders>
                    <w:top w:val="nil"/>
                    <w:bottom w:val="double" w:sz="4" w:space="0" w:color="auto"/>
                  </w:tcBorders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1.75</w:t>
                  </w:r>
                </w:p>
              </w:tc>
              <w:tc>
                <w:tcPr>
                  <w:tcW w:w="701" w:type="pct"/>
                  <w:tcBorders>
                    <w:top w:val="nil"/>
                    <w:bottom w:val="double" w:sz="4" w:space="0" w:color="auto"/>
                    <w:right w:val="nil"/>
                  </w:tcBorders>
                  <w:vAlign w:val="bottom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2</w:t>
                  </w:r>
                </w:p>
              </w:tc>
            </w:tr>
            <w:tr w:rsidR="003D01EA" w:rsidRPr="00E975C4" w:rsidTr="00166FE8">
              <w:trPr>
                <w:trHeight w:val="126"/>
              </w:trPr>
              <w:tc>
                <w:tcPr>
                  <w:tcW w:w="1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D01EA" w:rsidRPr="00E975C4" w:rsidRDefault="003D01EA" w:rsidP="00D85CC0">
                  <w:pPr>
                    <w:jc w:val="right"/>
                    <w:rPr>
                      <w:rFonts w:ascii="Times New Roman" w:hAnsi="Times New Roman"/>
                      <w:szCs w:val="22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left w:val="nil"/>
                    <w:bottom w:val="nil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3D01EA" w:rsidRPr="00F96B85" w:rsidRDefault="003D01EA" w:rsidP="00D85CC0">
                  <w:pPr>
                    <w:jc w:val="right"/>
                    <w:rPr>
                      <w:rFonts w:ascii="Times New Roman" w:hAnsi="Times New Roman"/>
                      <w:i/>
                      <w:szCs w:val="22"/>
                    </w:rPr>
                  </w:pPr>
                  <w:r w:rsidRPr="00F96B85">
                    <w:rPr>
                      <w:rFonts w:ascii="Times New Roman" w:hAnsi="Times New Roman"/>
                      <w:i/>
                      <w:szCs w:val="22"/>
                    </w:rPr>
                    <w:t>y</w:t>
                  </w:r>
                </w:p>
              </w:tc>
              <w:tc>
                <w:tcPr>
                  <w:tcW w:w="722" w:type="pct"/>
                  <w:tcBorders>
                    <w:top w:val="single" w:sz="4" w:space="0" w:color="auto"/>
                    <w:left w:val="double" w:sz="4" w:space="0" w:color="auto"/>
                    <w:bottom w:val="nil"/>
                  </w:tcBorders>
                  <w:vAlign w:val="center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1.414</w:t>
                  </w:r>
                </w:p>
              </w:tc>
              <w:tc>
                <w:tcPr>
                  <w:tcW w:w="1059" w:type="pct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3D01EA" w:rsidRPr="006C6130" w:rsidRDefault="00F155F8" w:rsidP="00D85CC0">
                  <w:pPr>
                    <w:jc w:val="center"/>
                    <w:rPr>
                      <w:rFonts w:ascii="Times New Roman" w:hAnsi="Times New Roman"/>
                      <w:b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22"/>
                      <w:lang w:eastAsia="en-GB"/>
                    </w:rPr>
                    <w:t>1.601</w:t>
                  </w:r>
                </w:p>
              </w:tc>
              <w:tc>
                <w:tcPr>
                  <w:tcW w:w="777" w:type="pct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3D01EA" w:rsidRPr="00F96B85" w:rsidRDefault="003D01EA" w:rsidP="005E2FFF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1.803</w:t>
                  </w:r>
                </w:p>
              </w:tc>
              <w:tc>
                <w:tcPr>
                  <w:tcW w:w="1051" w:type="pct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3D01EA" w:rsidRPr="00F96B85" w:rsidRDefault="003D01EA" w:rsidP="005E2FFF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2.016</w:t>
                  </w:r>
                </w:p>
              </w:tc>
              <w:tc>
                <w:tcPr>
                  <w:tcW w:w="701" w:type="pct"/>
                  <w:tcBorders>
                    <w:top w:val="double" w:sz="4" w:space="0" w:color="auto"/>
                    <w:bottom w:val="nil"/>
                    <w:right w:val="nil"/>
                  </w:tcBorders>
                  <w:vAlign w:val="center"/>
                </w:tcPr>
                <w:p w:rsidR="003D01EA" w:rsidRPr="00F96B85" w:rsidRDefault="003D01EA" w:rsidP="00D85CC0">
                  <w:pPr>
                    <w:jc w:val="center"/>
                    <w:rPr>
                      <w:rFonts w:ascii="Times New Roman" w:hAnsi="Times New Roman"/>
                      <w:szCs w:val="22"/>
                      <w:lang w:eastAsia="en-GB"/>
                    </w:rPr>
                  </w:pPr>
                  <w:r>
                    <w:rPr>
                      <w:rFonts w:ascii="Times New Roman" w:hAnsi="Times New Roman"/>
                      <w:szCs w:val="22"/>
                      <w:lang w:eastAsia="en-GB"/>
                    </w:rPr>
                    <w:t>2.236</w:t>
                  </w:r>
                </w:p>
              </w:tc>
            </w:tr>
          </w:tbl>
          <w:p w:rsidR="003D01EA" w:rsidRPr="00DD5FDE" w:rsidRDefault="003D01EA" w:rsidP="00D85CC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3D01EA" w:rsidRPr="00D67FAC" w:rsidRDefault="003D01EA" w:rsidP="00D85CC0">
            <w:pPr>
              <w:rPr>
                <w:rFonts w:ascii="Times New Roman" w:hAnsi="Times New Roman"/>
                <w:szCs w:val="22"/>
              </w:rPr>
            </w:pPr>
          </w:p>
        </w:tc>
      </w:tr>
      <w:tr w:rsidR="00974023" w:rsidRPr="00947B15" w:rsidTr="00106844">
        <w:tc>
          <w:tcPr>
            <w:tcW w:w="1101" w:type="dxa"/>
            <w:vMerge/>
            <w:tcBorders>
              <w:bottom w:val="nil"/>
            </w:tcBorders>
            <w:vAlign w:val="center"/>
          </w:tcPr>
          <w:p w:rsidR="00974023" w:rsidRPr="00D67FAC" w:rsidRDefault="00974023" w:rsidP="00D85CC0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74023" w:rsidRDefault="00974023" w:rsidP="006C6130">
            <w:pPr>
              <w:rPr>
                <w:rFonts w:ascii="Times New Roman" w:hAnsi="Times New Roman"/>
                <w:szCs w:val="22"/>
                <w:lang w:val="en-US"/>
              </w:rPr>
            </w:pPr>
            <w:r w:rsidRPr="004D7241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8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374" type="#_x0000_t75" style="width:143.25pt;height:18.75pt" o:ole="">
                  <v:imagedata r:id="rId8" o:title=""/>
                </v:shape>
                <o:OLEObject Type="Embed" ProgID="Equation.DSMT4" ShapeID="_x0000_i2374" DrawAspect="Content" ObjectID="_1467192974" r:id="rId9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74023" w:rsidRPr="005E2FFF" w:rsidRDefault="00974023" w:rsidP="00A0383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 cao</w:t>
            </w:r>
          </w:p>
        </w:tc>
      </w:tr>
      <w:tr w:rsidR="005E2FFF" w:rsidRPr="00947B15" w:rsidTr="00106844">
        <w:tc>
          <w:tcPr>
            <w:tcW w:w="1101" w:type="dxa"/>
            <w:tcBorders>
              <w:top w:val="nil"/>
              <w:bottom w:val="single" w:sz="4" w:space="0" w:color="auto"/>
            </w:tcBorders>
            <w:vAlign w:val="center"/>
          </w:tcPr>
          <w:p w:rsidR="005E2FFF" w:rsidRPr="00D67FAC" w:rsidRDefault="005E2FFF" w:rsidP="00D85CC0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FFF" w:rsidRDefault="005E2FFF" w:rsidP="00D85CC0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2FFF" w:rsidRPr="00D67FAC" w:rsidRDefault="005E2FFF" w:rsidP="00D85CC0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1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F0571" w:rsidRPr="00947B15" w:rsidTr="00106844">
        <w:trPr>
          <w:trHeight w:val="70"/>
        </w:trPr>
        <w:tc>
          <w:tcPr>
            <w:tcW w:w="1101" w:type="dxa"/>
            <w:vMerge w:val="restart"/>
            <w:vAlign w:val="center"/>
          </w:tcPr>
          <w:p w:rsidR="000F0571" w:rsidRPr="00915389" w:rsidRDefault="000F0571" w:rsidP="00D85CC0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915389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0571" w:rsidRPr="00E975C4" w:rsidRDefault="000F0571" w:rsidP="003D4255">
            <w:pPr>
              <w:jc w:val="center"/>
              <w:rPr>
                <w:rFonts w:ascii="Times New Roman" w:hAnsi="Times New Roman"/>
                <w:szCs w:val="22"/>
              </w:rPr>
            </w:pPr>
            <w:r w:rsidRPr="00836C6C">
              <w:rPr>
                <w:rFonts w:ascii="Times New Roman" w:hAnsi="Times New Roman"/>
                <w:position w:val="-22"/>
                <w:szCs w:val="22"/>
              </w:rPr>
              <w:object w:dxaOrig="5319" w:dyaOrig="580">
                <v:shape id="_x0000_i1322" type="#_x0000_t75" style="width:265.5pt;height:29.25pt" o:ole="">
                  <v:imagedata r:id="rId10" o:title=""/>
                </v:shape>
                <o:OLEObject Type="Embed" ProgID="Equation.DSMT4" ShapeID="_x0000_i1322" DrawAspect="Content" ObjectID="_1467192975" r:id="rId11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Default="000F0571" w:rsidP="006B15F0">
            <w:pPr>
              <w:rPr>
                <w:rFonts w:ascii="Times New Roman" w:hAnsi="Times New Roman"/>
                <w:szCs w:val="22"/>
                <w:u w:val="single"/>
              </w:rPr>
            </w:pPr>
            <w:r w:rsidRPr="003D01EA">
              <w:rPr>
                <w:rFonts w:ascii="Times New Roman" w:hAnsi="Times New Roman"/>
                <w:szCs w:val="22"/>
              </w:rPr>
              <w:t>B1</w:t>
            </w:r>
            <w:r>
              <w:rPr>
                <w:rFonts w:ascii="Times New Roman" w:hAnsi="Times New Roman"/>
                <w:szCs w:val="22"/>
              </w:rPr>
              <w:t>;</w:t>
            </w:r>
          </w:p>
          <w:p w:rsidR="000F0571" w:rsidRPr="00836C6C" w:rsidRDefault="000F0571" w:rsidP="006B15F0">
            <w:pPr>
              <w:rPr>
                <w:rFonts w:ascii="Times New Roman" w:hAnsi="Times New Roman"/>
                <w:szCs w:val="22"/>
                <w:u w:val="single"/>
              </w:rPr>
            </w:pPr>
            <w:r w:rsidRPr="00836C6C">
              <w:rPr>
                <w:rFonts w:ascii="Times New Roman" w:hAnsi="Times New Roman"/>
                <w:szCs w:val="22"/>
                <w:u w:val="single"/>
              </w:rPr>
              <w:t>M1 A1ft</w:t>
            </w:r>
          </w:p>
        </w:tc>
      </w:tr>
      <w:tr w:rsidR="006C6130" w:rsidRPr="00D67FAC" w:rsidTr="00106844">
        <w:trPr>
          <w:trHeight w:val="157"/>
        </w:trPr>
        <w:tc>
          <w:tcPr>
            <w:tcW w:w="1101" w:type="dxa"/>
            <w:vMerge/>
            <w:vAlign w:val="center"/>
          </w:tcPr>
          <w:p w:rsidR="006C6130" w:rsidRPr="00D67FAC" w:rsidRDefault="006C6130" w:rsidP="00D85CC0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6130" w:rsidRPr="009C5753" w:rsidRDefault="006C6130" w:rsidP="00D85CC0">
            <w:pPr>
              <w:rPr>
                <w:rFonts w:ascii="Times New Roman" w:hAnsi="Times New Roman"/>
                <w:szCs w:val="22"/>
              </w:rPr>
            </w:pPr>
            <w:r w:rsidRPr="005B163A">
              <w:rPr>
                <w:rFonts w:ascii="Times New Roman" w:hAnsi="Times New Roman"/>
                <w:position w:val="-14"/>
                <w:szCs w:val="22"/>
              </w:rPr>
              <w:object w:dxaOrig="2180" w:dyaOrig="380">
                <v:shape id="_x0000_i1041" type="#_x0000_t75" style="width:109.5pt;height:18.75pt" o:ole="">
                  <v:imagedata r:id="rId12" o:title=""/>
                </v:shape>
                <o:OLEObject Type="Embed" ProgID="Equation.DSMT4" ShapeID="_x0000_i1041" DrawAspect="Content" ObjectID="_1467192976" r:id="rId13"/>
              </w:objec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6130" w:rsidRPr="009C5753" w:rsidRDefault="006C6130" w:rsidP="00D85CC0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1.81 or </w:t>
            </w:r>
            <w:r w:rsidRPr="00CF0956">
              <w:rPr>
                <w:rFonts w:ascii="Times New Roman" w:hAnsi="Times New Roman"/>
                <w:position w:val="-10"/>
                <w:szCs w:val="22"/>
              </w:rPr>
              <w:object w:dxaOrig="880" w:dyaOrig="300">
                <v:shape id="_x0000_i1042" type="#_x0000_t75" style="width:44.25pt;height:15.75pt" o:ole="">
                  <v:imagedata r:id="rId14" o:title=""/>
                </v:shape>
                <o:OLEObject Type="Embed" ProgID="Equation.DSMT4" ShapeID="_x0000_i1042" DrawAspect="Content" ObjectID="_1467192977" r:id="rId15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6130" w:rsidRPr="009C5753" w:rsidRDefault="006C6130" w:rsidP="00D85CC0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74023" w:rsidRPr="00D67FAC" w:rsidTr="00106844">
        <w:trPr>
          <w:trHeight w:val="70"/>
        </w:trPr>
        <w:tc>
          <w:tcPr>
            <w:tcW w:w="1101" w:type="dxa"/>
            <w:vMerge/>
            <w:vAlign w:val="center"/>
          </w:tcPr>
          <w:p w:rsidR="00974023" w:rsidRPr="00D67FAC" w:rsidRDefault="00974023" w:rsidP="00D85CC0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</w:tcBorders>
            <w:vAlign w:val="center"/>
          </w:tcPr>
          <w:p w:rsidR="00974023" w:rsidRPr="007E0CD8" w:rsidRDefault="00974023" w:rsidP="007E0CD8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Default="00974023" w:rsidP="00EC2B6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EC2B63" w:rsidRPr="00D67FAC" w:rsidTr="00106844">
        <w:trPr>
          <w:trHeight w:val="58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C2B63" w:rsidRPr="00D67FAC" w:rsidRDefault="00EC2B63" w:rsidP="00D85CC0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88" w:type="dxa"/>
            <w:tcBorders>
              <w:top w:val="single" w:sz="4" w:space="0" w:color="auto"/>
            </w:tcBorders>
            <w:vAlign w:val="center"/>
          </w:tcPr>
          <w:p w:rsidR="00EC2B63" w:rsidRPr="00E975C4" w:rsidRDefault="00EC2B63" w:rsidP="00D85CC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</w:tcBorders>
            <w:vAlign w:val="center"/>
          </w:tcPr>
          <w:p w:rsidR="00EC2B63" w:rsidRDefault="00EC2B63" w:rsidP="00D85CC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C2B63" w:rsidRPr="00D67FAC" w:rsidRDefault="00EC2B63" w:rsidP="00EC2B6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Total 5</w:t>
            </w:r>
          </w:p>
        </w:tc>
      </w:tr>
      <w:tr w:rsidR="00DA52BB" w:rsidRPr="00947B15" w:rsidTr="00106844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A52BB" w:rsidRPr="00D67FAC" w:rsidRDefault="00DA52BB" w:rsidP="000F057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DA52BB" w:rsidRPr="00DA52BB" w:rsidRDefault="00DA52BB" w:rsidP="002340B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A52BB">
              <w:rPr>
                <w:rFonts w:ascii="Times New Roman" w:hAnsi="Times New Roman"/>
                <w:b/>
                <w:szCs w:val="22"/>
              </w:rPr>
              <w:t>If there is no labelling, mark (a) and (b) in that order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52BB" w:rsidRPr="00D67FAC" w:rsidRDefault="00DA52BB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F4BCC" w:rsidRPr="00947B15" w:rsidTr="00106844">
        <w:tc>
          <w:tcPr>
            <w:tcW w:w="1101" w:type="dxa"/>
            <w:vMerge w:val="restart"/>
            <w:vAlign w:val="center"/>
          </w:tcPr>
          <w:p w:rsidR="00AF4BCC" w:rsidRPr="001B2D86" w:rsidRDefault="00AF4BCC" w:rsidP="00AF4BC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2.</w:t>
            </w:r>
            <w:r>
              <w:rPr>
                <w:rFonts w:ascii="Times New Roman" w:hAnsi="Times New Roman"/>
                <w:szCs w:val="22"/>
              </w:rPr>
              <w:t>(a)</w:t>
            </w:r>
          </w:p>
        </w:tc>
        <w:tc>
          <w:tcPr>
            <w:tcW w:w="822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AF4BCC" w:rsidRPr="00D67FAC" w:rsidRDefault="00AF4BCC" w:rsidP="00AF4BCC">
            <w:pPr>
              <w:jc w:val="center"/>
              <w:rPr>
                <w:rFonts w:ascii="Times New Roman" w:hAnsi="Times New Roman"/>
                <w:szCs w:val="22"/>
              </w:rPr>
            </w:pPr>
            <w:r w:rsidRPr="00BD4F0D">
              <w:rPr>
                <w:b/>
                <w:position w:val="-10"/>
              </w:rPr>
              <w:object w:dxaOrig="2420" w:dyaOrig="340">
                <v:shape id="_x0000_i1043" type="#_x0000_t75" style="width:120.75pt;height:18pt" o:ole="">
                  <v:imagedata r:id="rId16" o:title=""/>
                </v:shape>
                <o:OLEObject Type="Embed" ProgID="Equation.DSMT4" ShapeID="_x0000_i1043" DrawAspect="Content" ObjectID="_1467192978" r:id="rId17"/>
              </w:objec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F4BCC" w:rsidRPr="00D67FAC" w:rsidRDefault="00AF4BCC" w:rsidP="002340BB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D67FAC" w:rsidTr="00106844">
        <w:trPr>
          <w:trHeight w:val="120"/>
        </w:trPr>
        <w:tc>
          <w:tcPr>
            <w:tcW w:w="1101" w:type="dxa"/>
            <w:vMerge/>
            <w:vAlign w:val="center"/>
          </w:tcPr>
          <w:p w:rsidR="000F0571" w:rsidRPr="00D67FAC" w:rsidRDefault="000F0571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Pr="00FF1BA4" w:rsidRDefault="000F0571" w:rsidP="00245F75">
            <w:pPr>
              <w:rPr>
                <w:rFonts w:ascii="Times New Roman" w:hAnsi="Times New Roman"/>
                <w:szCs w:val="22"/>
                <w:lang w:val="en-US"/>
              </w:rPr>
            </w:pPr>
            <w:r w:rsidRPr="00276001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700" w:dyaOrig="300">
                <v:shape id="_x0000_i1355" type="#_x0000_t75" style="width:34.5pt;height:15.75pt" o:ole="">
                  <v:imagedata r:id="rId18" o:title=""/>
                </v:shape>
                <o:OLEObject Type="Embed" ProgID="Equation.DSMT4" ShapeID="_x0000_i1355" DrawAspect="Content" ObjectID="_1467192979" r:id="rId19"/>
              </w:object>
            </w:r>
            <w:r w:rsidRPr="00330EB7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360" w:dyaOrig="400">
                <v:shape id="_x0000_i1356" type="#_x0000_t75" style="width:117pt;height:20.25pt" o:ole="">
                  <v:imagedata r:id="rId20" o:title=""/>
                </v:shape>
                <o:OLEObject Type="Embed" ProgID="Equation.DSMT4" ShapeID="_x0000_i1356" DrawAspect="Content" ObjectID="_1467192980" r:id="rId21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0F0571" w:rsidRPr="00D67FAC" w:rsidRDefault="000F0571" w:rsidP="002340BB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rPr>
          <w:trHeight w:val="120"/>
        </w:trPr>
        <w:tc>
          <w:tcPr>
            <w:tcW w:w="1101" w:type="dxa"/>
            <w:vMerge/>
            <w:vAlign w:val="center"/>
          </w:tcPr>
          <w:p w:rsidR="00974023" w:rsidRPr="00D67FAC" w:rsidRDefault="00974023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Pr="002142DB" w:rsidRDefault="00974023" w:rsidP="009D4258">
            <w:pPr>
              <w:rPr>
                <w:rFonts w:ascii="Times New Roman" w:hAnsi="Times New Roman"/>
                <w:b/>
                <w:szCs w:val="22"/>
              </w:rPr>
            </w:pPr>
            <w:r w:rsidRPr="001B2D86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440" w:dyaOrig="300">
                <v:shape id="_x0000_i2381" type="#_x0000_t75" style="width:21.75pt;height:15.75pt" o:ole="">
                  <v:imagedata r:id="rId22" o:title=""/>
                </v:shape>
                <o:OLEObject Type="Embed" ProgID="Equation.DSMT4" ShapeID="_x0000_i2381" DrawAspect="Content" ObjectID="_1467192981" r:id="rId23"/>
              </w:object>
            </w:r>
            <w:proofErr w:type="gramStart"/>
            <w:r>
              <w:rPr>
                <w:rFonts w:ascii="Times New Roman" w:hAnsi="Times New Roman"/>
                <w:szCs w:val="22"/>
                <w:lang w:val="en-US"/>
              </w:rPr>
              <w:t>and</w:t>
            </w:r>
            <w:proofErr w:type="gramEnd"/>
            <w:r>
              <w:rPr>
                <w:rFonts w:ascii="Times New Roman" w:hAnsi="Times New Roman"/>
                <w:szCs w:val="22"/>
                <w:lang w:val="en-US"/>
              </w:rPr>
              <w:t xml:space="preserve"> so </w:t>
            </w:r>
            <w:r w:rsidRPr="002142DB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700" w:dyaOrig="300">
                <v:shape id="_x0000_i2382" type="#_x0000_t75" style="width:34.5pt;height:15.75pt" o:ole="">
                  <v:imagedata r:id="rId24" o:title=""/>
                </v:shape>
                <o:OLEObject Type="Embed" ProgID="Equation.DSMT4" ShapeID="_x0000_i2382" DrawAspect="Content" ObjectID="_1467192982" r:id="rId25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>is a factor.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Pr="009D0A4A" w:rsidRDefault="00974023" w:rsidP="002340BB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   </w:t>
            </w:r>
          </w:p>
        </w:tc>
      </w:tr>
      <w:tr w:rsidR="00AF4BCC" w:rsidRPr="00D67FAC" w:rsidTr="00106844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AF4BCC" w:rsidRDefault="00AF4BCC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CC" w:rsidRDefault="00AF4BCC" w:rsidP="002340B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BCC" w:rsidRDefault="00AF4BCC" w:rsidP="002340BB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[2]</w:t>
            </w:r>
          </w:p>
        </w:tc>
      </w:tr>
      <w:tr w:rsidR="000F0571" w:rsidRPr="00D67FAC" w:rsidTr="00106844">
        <w:trPr>
          <w:trHeight w:val="516"/>
        </w:trPr>
        <w:tc>
          <w:tcPr>
            <w:tcW w:w="1101" w:type="dxa"/>
            <w:vMerge w:val="restart"/>
            <w:tcBorders>
              <w:top w:val="single" w:sz="4" w:space="0" w:color="auto"/>
            </w:tcBorders>
            <w:vAlign w:val="center"/>
          </w:tcPr>
          <w:p w:rsidR="000F0571" w:rsidRPr="00D67FAC" w:rsidRDefault="000F0571" w:rsidP="002340B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(b)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0F0571" w:rsidRPr="0092187A" w:rsidRDefault="000F0571" w:rsidP="00DA52BB">
            <w:pPr>
              <w:rPr>
                <w:rFonts w:ascii="Times New Roman" w:hAnsi="Times New Roman"/>
                <w:szCs w:val="22"/>
                <w:lang w:val="en-US"/>
              </w:rPr>
            </w:pPr>
            <w:r w:rsidRPr="00812D45">
              <w:rPr>
                <w:rFonts w:ascii="Times New Roman" w:hAnsi="Times New Roman"/>
                <w:position w:val="-12"/>
                <w:szCs w:val="22"/>
              </w:rPr>
              <w:object w:dxaOrig="2760" w:dyaOrig="360">
                <v:shape id="_x0000_i1352" type="#_x0000_t75" style="width:137.25pt;height:18.75pt" o:ole="">
                  <v:imagedata r:id="rId26" o:title=""/>
                </v:shape>
                <o:OLEObject Type="Embed" ProgID="Equation.DSMT4" ShapeID="_x0000_i1352" DrawAspect="Content" ObjectID="_1467192983" r:id="rId2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812D45" w:rsidRDefault="000F0571" w:rsidP="002340B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974023" w:rsidRPr="00D67FAC" w:rsidTr="00106844">
        <w:trPr>
          <w:trHeight w:val="988"/>
        </w:trPr>
        <w:tc>
          <w:tcPr>
            <w:tcW w:w="1101" w:type="dxa"/>
            <w:vMerge/>
          </w:tcPr>
          <w:p w:rsidR="00974023" w:rsidRPr="00D67FAC" w:rsidRDefault="00974023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nil"/>
              <w:right w:val="nil"/>
            </w:tcBorders>
            <w:vAlign w:val="center"/>
          </w:tcPr>
          <w:p w:rsidR="00974023" w:rsidRDefault="00974023" w:rsidP="000F0571">
            <w:pPr>
              <w:rPr>
                <w:rFonts w:ascii="Times New Roman" w:hAnsi="Times New Roman"/>
                <w:szCs w:val="22"/>
              </w:rPr>
            </w:pPr>
            <w:r w:rsidRPr="00812D45">
              <w:rPr>
                <w:rFonts w:ascii="Times New Roman" w:hAnsi="Times New Roman"/>
                <w:position w:val="-10"/>
                <w:szCs w:val="22"/>
              </w:rPr>
              <w:object w:dxaOrig="3860" w:dyaOrig="340">
                <v:shape id="_x0000_i2398" type="#_x0000_t75" style="width:192.75pt;height:18pt" o:ole="">
                  <v:imagedata r:id="rId28" o:title=""/>
                </v:shape>
                <o:OLEObject Type="Embed" ProgID="Equation.DSMT4" ShapeID="_x0000_i2398" DrawAspect="Content" ObjectID="_1467192984" r:id="rId29"/>
              </w:objec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  <w:p w:rsidR="00974023" w:rsidRDefault="00974023" w:rsidP="000F0571">
            <w:pPr>
              <w:rPr>
                <w:rFonts w:ascii="Times New Roman" w:hAnsi="Times New Roman"/>
                <w:szCs w:val="22"/>
              </w:rPr>
            </w:pPr>
            <w:proofErr w:type="gramStart"/>
            <w:r>
              <w:rPr>
                <w:rFonts w:ascii="Times New Roman" w:hAnsi="Times New Roman"/>
                <w:szCs w:val="22"/>
              </w:rPr>
              <w:t>or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equivalent e.g. </w:t>
            </w:r>
          </w:p>
          <w:p w:rsidR="00974023" w:rsidRDefault="00974023" w:rsidP="000F0571">
            <w:pPr>
              <w:rPr>
                <w:rFonts w:ascii="Times New Roman" w:hAnsi="Times New Roman"/>
                <w:szCs w:val="22"/>
                <w:lang w:val="en-US"/>
              </w:rPr>
            </w:pPr>
            <w:r w:rsidRPr="00355C31">
              <w:rPr>
                <w:rFonts w:ascii="Times New Roman" w:hAnsi="Times New Roman"/>
                <w:position w:val="-12"/>
                <w:szCs w:val="22"/>
              </w:rPr>
              <w:object w:dxaOrig="3920" w:dyaOrig="360">
                <v:shape id="_x0000_i2399" type="#_x0000_t75" style="width:195.75pt;height:18.75pt" o:ole="">
                  <v:imagedata r:id="rId30" o:title=""/>
                </v:shape>
                <o:OLEObject Type="Embed" ProgID="Equation.DSMT4" ShapeID="_x0000_i2399" DrawAspect="Content" ObjectID="_1467192985" r:id="rId31"/>
              </w:objec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974023" w:rsidRPr="002C4155" w:rsidRDefault="00974023" w:rsidP="002340BB">
            <w:pPr>
              <w:rPr>
                <w:rFonts w:ascii="Times New Roman" w:hAnsi="Times New Roman"/>
                <w:szCs w:val="22"/>
              </w:rPr>
            </w:pPr>
            <w:r w:rsidRPr="00AC5400">
              <w:rPr>
                <w:rFonts w:ascii="Times New Roman" w:hAnsi="Times New Roman"/>
                <w:b/>
                <w:szCs w:val="22"/>
              </w:rPr>
              <w:t>d</w:t>
            </w:r>
            <w:r>
              <w:rPr>
                <w:rFonts w:ascii="Times New Roman" w:hAnsi="Times New Roman"/>
                <w:szCs w:val="22"/>
              </w:rPr>
              <w:t>M1 A1</w:t>
            </w:r>
          </w:p>
        </w:tc>
      </w:tr>
      <w:tr w:rsidR="000F0571" w:rsidRPr="00D67FAC" w:rsidTr="00106844">
        <w:trPr>
          <w:trHeight w:val="72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0F0571" w:rsidRPr="00D67FAC" w:rsidRDefault="000F0571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571" w:rsidRDefault="000F0571" w:rsidP="002340BB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0571" w:rsidRPr="00D67FAC" w:rsidRDefault="000F0571" w:rsidP="002340BB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1650FB" w:rsidRPr="00D67FAC" w:rsidTr="00106844">
        <w:trPr>
          <w:trHeight w:val="58"/>
        </w:trPr>
        <w:tc>
          <w:tcPr>
            <w:tcW w:w="1101" w:type="dxa"/>
            <w:tcBorders>
              <w:top w:val="single" w:sz="4" w:space="0" w:color="auto"/>
            </w:tcBorders>
          </w:tcPr>
          <w:p w:rsidR="001650FB" w:rsidRPr="00D67FAC" w:rsidRDefault="001650FB" w:rsidP="002340BB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1650FB" w:rsidRDefault="001650FB" w:rsidP="002340BB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50FB" w:rsidRPr="00D67FAC" w:rsidRDefault="001650FB" w:rsidP="001650F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Total 6</w:t>
            </w:r>
          </w:p>
        </w:tc>
      </w:tr>
      <w:tr w:rsidR="000F0571" w:rsidRPr="00947B15" w:rsidTr="00106844">
        <w:trPr>
          <w:trHeight w:val="69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0F0571" w:rsidRPr="00D67FAC" w:rsidRDefault="000F0571" w:rsidP="0053509E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D67FAC">
              <w:rPr>
                <w:rFonts w:ascii="Times New Roman" w:hAnsi="Times New Roman"/>
                <w:b/>
                <w:szCs w:val="22"/>
              </w:rPr>
              <w:t xml:space="preserve">. </w:t>
            </w:r>
            <w:r w:rsidRPr="00D67FAC">
              <w:rPr>
                <w:rFonts w:ascii="Times New Roman" w:hAnsi="Times New Roman"/>
                <w:szCs w:val="22"/>
              </w:rPr>
              <w:t>(a)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0F0571" w:rsidRPr="00D67FAC" w:rsidRDefault="000F0571" w:rsidP="008C4325">
            <w:pPr>
              <w:rPr>
                <w:rFonts w:ascii="Times New Roman" w:hAnsi="Times New Roman"/>
                <w:szCs w:val="22"/>
                <w:lang w:val="en-US"/>
              </w:rPr>
            </w:pPr>
            <w:r w:rsidRPr="008C4325">
              <w:rPr>
                <w:position w:val="-10"/>
              </w:rPr>
              <w:object w:dxaOrig="1760" w:dyaOrig="340">
                <v:shape id="_x0000_i1461" type="#_x0000_t75" style="width:87.75pt;height:18pt" o:ole="">
                  <v:imagedata r:id="rId32" o:title=""/>
                </v:shape>
                <o:OLEObject Type="Embed" ProgID="Equation.DSMT4" ShapeID="_x0000_i1461" DrawAspect="Content" ObjectID="_1467192986" r:id="rId33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1F5036" w:rsidRDefault="000F0571" w:rsidP="00DB5445">
            <w:pPr>
              <w:rPr>
                <w:rFonts w:ascii="Times New Roman" w:hAnsi="Times New Roman"/>
                <w:szCs w:val="22"/>
              </w:rPr>
            </w:pPr>
            <w:r w:rsidRPr="001F5036"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547ABE" w:rsidRPr="00947B15" w:rsidTr="00106844">
        <w:trPr>
          <w:trHeight w:val="69"/>
        </w:trPr>
        <w:tc>
          <w:tcPr>
            <w:tcW w:w="1101" w:type="dxa"/>
            <w:vMerge/>
            <w:tcBorders>
              <w:top w:val="single" w:sz="4" w:space="0" w:color="auto"/>
            </w:tcBorders>
            <w:vAlign w:val="center"/>
          </w:tcPr>
          <w:p w:rsidR="00547ABE" w:rsidRDefault="00547ABE" w:rsidP="00DB544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547ABE" w:rsidRDefault="00547ABE" w:rsidP="000F0571">
            <w:pPr>
              <w:rPr>
                <w:rFonts w:ascii="Times New Roman" w:hAnsi="Times New Roman"/>
                <w:szCs w:val="22"/>
                <w:lang w:val="en-US"/>
              </w:rPr>
            </w:pPr>
            <w:r w:rsidRPr="005D0DD3">
              <w:rPr>
                <w:position w:val="-16"/>
              </w:rPr>
              <w:object w:dxaOrig="5300" w:dyaOrig="420">
                <v:shape id="_x0000_i1062" type="#_x0000_t75" style="width:213pt;height:16.5pt" o:ole="">
                  <v:imagedata r:id="rId34" o:title=""/>
                </v:shape>
                <o:OLEObject Type="Embed" ProgID="Equation.DSMT4" ShapeID="_x0000_i1062" DrawAspect="Content" ObjectID="_1467192987" r:id="rId35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7ABE" w:rsidRPr="001F5036" w:rsidRDefault="00547ABE" w:rsidP="00DB5445">
            <w:pPr>
              <w:rPr>
                <w:rFonts w:ascii="Times New Roman" w:hAnsi="Times New Roman"/>
                <w:szCs w:val="22"/>
              </w:rPr>
            </w:pPr>
            <w:r w:rsidRPr="005D0DD3">
              <w:rPr>
                <w:rFonts w:ascii="Times New Roman" w:hAnsi="Times New Roman"/>
                <w:szCs w:val="22"/>
                <w:u w:val="single"/>
              </w:rPr>
              <w:t>M1</w:t>
            </w:r>
          </w:p>
        </w:tc>
      </w:tr>
      <w:tr w:rsidR="000F0571" w:rsidRPr="00947B15" w:rsidTr="00106844">
        <w:trPr>
          <w:trHeight w:val="70"/>
        </w:trPr>
        <w:tc>
          <w:tcPr>
            <w:tcW w:w="1101" w:type="dxa"/>
            <w:vMerge/>
            <w:tcBorders>
              <w:top w:val="single" w:sz="4" w:space="0" w:color="auto"/>
            </w:tcBorders>
            <w:vAlign w:val="center"/>
          </w:tcPr>
          <w:p w:rsidR="000F0571" w:rsidRDefault="000F0571" w:rsidP="00DB544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0F0571" w:rsidRDefault="000F0571" w:rsidP="006B281C">
            <w:pPr>
              <w:rPr>
                <w:rFonts w:ascii="Times New Roman" w:hAnsi="Times New Roman"/>
                <w:szCs w:val="22"/>
                <w:lang w:val="en-US"/>
              </w:rPr>
            </w:pPr>
            <w:r w:rsidRPr="00D521A3">
              <w:rPr>
                <w:position w:val="-10"/>
              </w:rPr>
              <w:object w:dxaOrig="2560" w:dyaOrig="340">
                <v:shape id="_x0000_i1459" type="#_x0000_t75" style="width:128.25pt;height:18pt" o:ole="">
                  <v:imagedata r:id="rId36" o:title=""/>
                </v:shape>
                <o:OLEObject Type="Embed" ProgID="Equation.DSMT4" ShapeID="_x0000_i1459" DrawAspect="Content" ObjectID="_1467192988" r:id="rId3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5D0DD3" w:rsidRDefault="000F0571" w:rsidP="00DB5445">
            <w:pPr>
              <w:rPr>
                <w:rFonts w:ascii="Times New Roman" w:hAnsi="Times New Roman"/>
                <w:szCs w:val="22"/>
                <w:u w:val="single"/>
              </w:rPr>
            </w:pPr>
            <w:r>
              <w:rPr>
                <w:rFonts w:ascii="Times New Roman" w:hAnsi="Times New Roman"/>
                <w:szCs w:val="22"/>
              </w:rPr>
              <w:t>A1A1</w:t>
            </w:r>
          </w:p>
        </w:tc>
      </w:tr>
      <w:tr w:rsidR="000F0571" w:rsidRPr="00947B15" w:rsidTr="00106844">
        <w:trPr>
          <w:trHeight w:val="58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0F0571" w:rsidRDefault="000F0571" w:rsidP="006B281C">
            <w:pPr>
              <w:jc w:val="right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5D0DD3" w:rsidRDefault="000F0571" w:rsidP="006B281C">
            <w:pPr>
              <w:jc w:val="right"/>
              <w:rPr>
                <w:rFonts w:ascii="Times New Roman" w:hAnsi="Times New Roman"/>
                <w:szCs w:val="22"/>
                <w:u w:val="single"/>
              </w:rPr>
            </w:pPr>
            <w:bookmarkStart w:id="0" w:name="OLE_LINK1"/>
            <w:bookmarkStart w:id="1" w:name="OLE_LINK2"/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  <w:bookmarkEnd w:id="0"/>
            <w:bookmarkEnd w:id="1"/>
          </w:p>
        </w:tc>
      </w:tr>
      <w:tr w:rsidR="00B63F31" w:rsidRPr="00947B15" w:rsidTr="00106844">
        <w:trPr>
          <w:trHeight w:val="1917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B63F31" w:rsidRPr="00803B81" w:rsidRDefault="00B63F31" w:rsidP="0053509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9D4258" w:rsidRDefault="009D4258" w:rsidP="000F0571">
            <w:pPr>
              <w:rPr>
                <w:rFonts w:ascii="Times New Roman" w:hAnsi="Times New Roman"/>
              </w:rPr>
            </w:pPr>
            <w:r w:rsidRPr="00F0492A">
              <w:rPr>
                <w:rFonts w:ascii="Times New Roman" w:hAnsi="Times New Roman"/>
                <w:position w:val="-26"/>
              </w:rPr>
              <w:object w:dxaOrig="2280" w:dyaOrig="639">
                <v:shape id="_x0000_i1089" type="#_x0000_t75" style="width:114pt;height:33pt" o:ole="">
                  <v:imagedata r:id="rId38" o:title=""/>
                </v:shape>
                <o:OLEObject Type="Embed" ProgID="Equation.DSMT4" ShapeID="_x0000_i1089" DrawAspect="Content" ObjectID="_1467192989" r:id="rId39"/>
              </w:object>
            </w:r>
            <w:r w:rsidRPr="00F0492A">
              <w:rPr>
                <w:rFonts w:ascii="Times New Roman" w:hAnsi="Times New Roman"/>
              </w:rPr>
              <w:t xml:space="preserve"> or </w:t>
            </w:r>
            <w:r w:rsidRPr="00F0492A">
              <w:rPr>
                <w:rFonts w:ascii="Times New Roman" w:hAnsi="Times New Roman"/>
                <w:position w:val="-26"/>
              </w:rPr>
              <w:object w:dxaOrig="3100" w:dyaOrig="639">
                <v:shape id="_x0000_i1090" type="#_x0000_t75" style="width:155.25pt;height:33pt" o:ole="">
                  <v:imagedata r:id="rId40" o:title=""/>
                </v:shape>
                <o:OLEObject Type="Embed" ProgID="Equation.DSMT4" ShapeID="_x0000_i1090" DrawAspect="Content" ObjectID="_1467192990" r:id="rId41"/>
              </w:object>
            </w:r>
            <w:r>
              <w:rPr>
                <w:rFonts w:ascii="Times New Roman" w:hAnsi="Times New Roman"/>
              </w:rPr>
              <w:t xml:space="preserve"> </w:t>
            </w:r>
            <w:r w:rsidRPr="00F0492A">
              <w:rPr>
                <w:rFonts w:ascii="Times New Roman" w:hAnsi="Times New Roman"/>
              </w:rPr>
              <w:t xml:space="preserve">or </w:t>
            </w:r>
            <w:r w:rsidRPr="00F0492A">
              <w:rPr>
                <w:rFonts w:ascii="Times New Roman" w:hAnsi="Times New Roman"/>
                <w:position w:val="-26"/>
              </w:rPr>
              <w:object w:dxaOrig="2340" w:dyaOrig="639">
                <v:shape id="_x0000_i1091" type="#_x0000_t75" style="width:117pt;height:33pt" o:ole="">
                  <v:imagedata r:id="rId42" o:title=""/>
                </v:shape>
                <o:OLEObject Type="Embed" ProgID="Equation.DSMT4" ShapeID="_x0000_i1091" DrawAspect="Content" ObjectID="_1467192991" r:id="rId43"/>
              </w:object>
            </w:r>
            <w:r w:rsidRPr="00F0492A">
              <w:rPr>
                <w:rFonts w:ascii="Times New Roman" w:hAnsi="Times New Roman"/>
              </w:rPr>
              <w:t xml:space="preserve"> or </w:t>
            </w:r>
            <w:r w:rsidRPr="00F0492A">
              <w:rPr>
                <w:rFonts w:ascii="Times New Roman" w:hAnsi="Times New Roman"/>
                <w:position w:val="-26"/>
              </w:rPr>
              <w:object w:dxaOrig="3879" w:dyaOrig="639">
                <v:shape id="_x0000_i1092" type="#_x0000_t75" style="width:194.25pt;height:33pt" o:ole="">
                  <v:imagedata r:id="rId44" o:title=""/>
                </v:shape>
                <o:OLEObject Type="Embed" ProgID="Equation.DSMT4" ShapeID="_x0000_i1092" DrawAspect="Content" ObjectID="_1467192992" r:id="rId45"/>
              </w:object>
            </w:r>
          </w:p>
          <w:p w:rsidR="00B63F31" w:rsidRPr="001F5036" w:rsidRDefault="009D4258" w:rsidP="009D4258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proofErr w:type="gramStart"/>
            <w:r>
              <w:rPr>
                <w:rFonts w:ascii="Times New Roman" w:hAnsi="Times New Roman"/>
              </w:rPr>
              <w:t>or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EA54C6" w:rsidRPr="00425678">
              <w:rPr>
                <w:rFonts w:ascii="Times New Roman" w:hAnsi="Times New Roman"/>
                <w:position w:val="-10"/>
              </w:rPr>
              <w:object w:dxaOrig="3860" w:dyaOrig="340">
                <v:shape id="_x0000_i1093" type="#_x0000_t75" style="width:192.75pt;height:18pt" o:ole="">
                  <v:imagedata r:id="rId46" o:title=""/>
                </v:shape>
                <o:OLEObject Type="Embed" ProgID="Equation.DSMT4" ShapeID="_x0000_i1093" DrawAspect="Content" ObjectID="_1467192993" r:id="rId47"/>
              </w:object>
            </w:r>
            <w:r>
              <w:rPr>
                <w:rFonts w:ascii="Times New Roman" w:hAnsi="Times New Roman"/>
              </w:rPr>
              <w:t>are</w:t>
            </w:r>
            <w:r w:rsidRPr="00F0492A">
              <w:rPr>
                <w:rFonts w:ascii="Times New Roman" w:hAnsi="Times New Roman"/>
              </w:rPr>
              <w:t xml:space="preserve"> fine.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63F31" w:rsidRPr="001F5036" w:rsidRDefault="00B63F31" w:rsidP="00B63F3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RPr="00947B15" w:rsidTr="00106844">
        <w:trPr>
          <w:trHeight w:val="601"/>
        </w:trPr>
        <w:tc>
          <w:tcPr>
            <w:tcW w:w="1101" w:type="dxa"/>
            <w:vMerge/>
            <w:vAlign w:val="center"/>
          </w:tcPr>
          <w:p w:rsidR="000F0571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nil"/>
              <w:right w:val="nil"/>
            </w:tcBorders>
            <w:vAlign w:val="center"/>
          </w:tcPr>
          <w:p w:rsidR="000F0571" w:rsidRPr="00786021" w:rsidRDefault="000F0571" w:rsidP="00CA1E81">
            <w:pPr>
              <w:rPr>
                <w:rFonts w:ascii="Times New Roman" w:hAnsi="Times New Roman"/>
                <w:szCs w:val="22"/>
                <w:lang w:val="en-US"/>
              </w:rPr>
            </w:pPr>
            <w:r w:rsidRPr="00786021">
              <w:rPr>
                <w:position w:val="-10"/>
                <w:lang w:val="en-US"/>
              </w:rPr>
              <w:object w:dxaOrig="2380" w:dyaOrig="340">
                <v:shape id="_x0000_i1476" type="#_x0000_t75" style="width:120pt;height:18pt" o:ole="">
                  <v:imagedata r:id="rId48" o:title=""/>
                </v:shape>
                <o:OLEObject Type="Embed" ProgID="Equation.DSMT4" ShapeID="_x0000_i1476" DrawAspect="Content" ObjectID="_1467192994" r:id="rId49"/>
              </w:object>
            </w:r>
          </w:p>
        </w:tc>
        <w:tc>
          <w:tcPr>
            <w:tcW w:w="1134" w:type="dxa"/>
            <w:vAlign w:val="center"/>
          </w:tcPr>
          <w:p w:rsidR="000F0571" w:rsidRPr="001F5036" w:rsidRDefault="000F0571" w:rsidP="00CA1E81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A1A1</w:t>
            </w:r>
          </w:p>
        </w:tc>
      </w:tr>
      <w:tr w:rsidR="0009597C" w:rsidRPr="00D67FAC" w:rsidTr="00106844">
        <w:trPr>
          <w:trHeight w:val="58"/>
        </w:trPr>
        <w:tc>
          <w:tcPr>
            <w:tcW w:w="1101" w:type="dxa"/>
            <w:vMerge/>
          </w:tcPr>
          <w:p w:rsidR="0009597C" w:rsidRPr="00D67FAC" w:rsidRDefault="0009597C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9597C" w:rsidRPr="00564012" w:rsidRDefault="0009597C" w:rsidP="005F2FE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3404" w:type="dxa"/>
            <w:tcBorders>
              <w:top w:val="nil"/>
              <w:bottom w:val="single" w:sz="4" w:space="0" w:color="auto"/>
            </w:tcBorders>
            <w:vAlign w:val="center"/>
          </w:tcPr>
          <w:p w:rsidR="0009597C" w:rsidRPr="00564012" w:rsidRDefault="0009597C" w:rsidP="0009597C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09597C" w:rsidRPr="00564012" w:rsidRDefault="0009597C" w:rsidP="0009597C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9597C" w:rsidRPr="00D67FAC" w:rsidTr="00106844">
        <w:trPr>
          <w:trHeight w:val="58"/>
        </w:trPr>
        <w:tc>
          <w:tcPr>
            <w:tcW w:w="1101" w:type="dxa"/>
          </w:tcPr>
          <w:p w:rsidR="0009597C" w:rsidRPr="00D67FAC" w:rsidRDefault="0009597C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97C" w:rsidRDefault="0009597C" w:rsidP="005F2FE2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97C" w:rsidRPr="00564012" w:rsidRDefault="0009597C" w:rsidP="0009597C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97C" w:rsidRPr="0009597C" w:rsidRDefault="0009597C" w:rsidP="0009597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Total 7</w:t>
            </w:r>
          </w:p>
        </w:tc>
      </w:tr>
    </w:tbl>
    <w:p w:rsidR="00D85CC0" w:rsidRDefault="00D85CC0" w:rsidP="007071C7"/>
    <w:p w:rsidR="00974023" w:rsidRDefault="00974023" w:rsidP="007071C7"/>
    <w:p w:rsidR="00974023" w:rsidRDefault="00974023" w:rsidP="007071C7"/>
    <w:p w:rsidR="00974023" w:rsidRDefault="00974023" w:rsidP="007071C7"/>
    <w:p w:rsidR="00974023" w:rsidRDefault="00974023" w:rsidP="007071C7"/>
    <w:p w:rsidR="00974023" w:rsidRDefault="00974023" w:rsidP="007071C7"/>
    <w:p w:rsidR="00974023" w:rsidRDefault="00974023" w:rsidP="007071C7"/>
    <w:p w:rsidR="00974023" w:rsidRDefault="00974023" w:rsidP="007071C7"/>
    <w:p w:rsidR="00974023" w:rsidRDefault="00974023" w:rsidP="007071C7"/>
    <w:p w:rsidR="000F0571" w:rsidRDefault="000F0571" w:rsidP="007071C7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"/>
        <w:gridCol w:w="4289"/>
        <w:gridCol w:w="36"/>
        <w:gridCol w:w="372"/>
        <w:gridCol w:w="3614"/>
        <w:gridCol w:w="1134"/>
      </w:tblGrid>
      <w:tr w:rsidR="000513E4" w:rsidTr="00106844">
        <w:tc>
          <w:tcPr>
            <w:tcW w:w="1011" w:type="dxa"/>
            <w:tcBorders>
              <w:bottom w:val="single" w:sz="4" w:space="0" w:color="auto"/>
            </w:tcBorders>
            <w:vAlign w:val="center"/>
          </w:tcPr>
          <w:p w:rsidR="000513E4" w:rsidRPr="00F46D37" w:rsidRDefault="000513E4" w:rsidP="005E6B6A">
            <w:pPr>
              <w:rPr>
                <w:rFonts w:ascii="Times New Roman" w:hAnsi="Times New Roman"/>
                <w:szCs w:val="22"/>
              </w:rPr>
            </w:pPr>
            <w:r w:rsidRPr="00F46D37">
              <w:rPr>
                <w:rFonts w:ascii="Times New Roman" w:hAnsi="Times New Roman"/>
                <w:szCs w:val="22"/>
              </w:rPr>
              <w:lastRenderedPageBreak/>
              <w:t>Question Number</w:t>
            </w:r>
          </w:p>
        </w:tc>
        <w:tc>
          <w:tcPr>
            <w:tcW w:w="8311" w:type="dxa"/>
            <w:gridSpan w:val="4"/>
            <w:tcBorders>
              <w:bottom w:val="single" w:sz="4" w:space="0" w:color="auto"/>
            </w:tcBorders>
            <w:vAlign w:val="center"/>
          </w:tcPr>
          <w:p w:rsidR="000513E4" w:rsidRPr="00F46D37" w:rsidRDefault="000513E4" w:rsidP="005E6B6A">
            <w:pPr>
              <w:jc w:val="center"/>
              <w:rPr>
                <w:rFonts w:ascii="Times New Roman" w:hAnsi="Times New Roman"/>
                <w:szCs w:val="22"/>
              </w:rPr>
            </w:pPr>
            <w:r w:rsidRPr="00F46D37">
              <w:rPr>
                <w:rFonts w:ascii="Times New Roman" w:hAnsi="Times New Roman"/>
                <w:szCs w:val="22"/>
              </w:rPr>
              <w:t>Scheme</w:t>
            </w:r>
          </w:p>
          <w:p w:rsidR="000513E4" w:rsidRPr="00F46D37" w:rsidRDefault="000513E4" w:rsidP="005E6B6A">
            <w:pPr>
              <w:rPr>
                <w:rFonts w:ascii="Times New Roman" w:hAnsi="Times New Roman"/>
                <w:szCs w:val="22"/>
              </w:rPr>
            </w:pPr>
            <w:r w:rsidRPr="00F46D37">
              <w:rPr>
                <w:rFonts w:ascii="Times New Roman" w:hAnsi="Times New Roman"/>
                <w:szCs w:val="22"/>
              </w:rPr>
              <w:t xml:space="preserve">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13E4" w:rsidRPr="00F46D37" w:rsidRDefault="000513E4" w:rsidP="005E6B6A">
            <w:pPr>
              <w:jc w:val="center"/>
              <w:rPr>
                <w:rFonts w:ascii="Times New Roman" w:hAnsi="Times New Roman"/>
                <w:szCs w:val="22"/>
              </w:rPr>
            </w:pPr>
            <w:r w:rsidRPr="00F46D37">
              <w:rPr>
                <w:rFonts w:ascii="Times New Roman" w:hAnsi="Times New Roman"/>
                <w:szCs w:val="22"/>
              </w:rPr>
              <w:t>Marks</w:t>
            </w:r>
          </w:p>
        </w:tc>
      </w:tr>
      <w:tr w:rsidR="000F0571" w:rsidTr="00106844">
        <w:trPr>
          <w:trHeight w:val="971"/>
        </w:trPr>
        <w:tc>
          <w:tcPr>
            <w:tcW w:w="1011" w:type="dxa"/>
            <w:vMerge w:val="restart"/>
            <w:tcBorders>
              <w:top w:val="nil"/>
              <w:bottom w:val="single" w:sz="4" w:space="0" w:color="auto"/>
            </w:tcBorders>
          </w:tcPr>
          <w:p w:rsidR="000F0571" w:rsidRPr="00F46D37" w:rsidRDefault="000F0571" w:rsidP="0053509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4.</w:t>
            </w:r>
          </w:p>
        </w:tc>
        <w:tc>
          <w:tcPr>
            <w:tcW w:w="831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0F0571" w:rsidRPr="00F46D37" w:rsidRDefault="000F0571" w:rsidP="00A0383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position w:val="-28"/>
                <w:szCs w:val="22"/>
              </w:rPr>
              <w:t xml:space="preserve"> </w:t>
            </w:r>
            <w:r w:rsidRPr="00483248">
              <w:rPr>
                <w:rFonts w:ascii="Times New Roman" w:hAnsi="Times New Roman"/>
                <w:position w:val="-30"/>
                <w:szCs w:val="22"/>
              </w:rPr>
              <w:object w:dxaOrig="3560" w:dyaOrig="720">
                <v:shape id="_x0000_i1569" type="#_x0000_t75" style="width:177.75pt;height:36.75pt" o:ole="">
                  <v:imagedata r:id="rId50" o:title=""/>
                </v:shape>
                <o:OLEObject Type="Embed" ProgID="Equation.DSMT4" ShapeID="_x0000_i1569" DrawAspect="Content" ObjectID="_1467192995" r:id="rId51"/>
              </w:objec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F0571" w:rsidRPr="00F46D37" w:rsidRDefault="000F0571" w:rsidP="005E6B6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M1A1A1 </w:t>
            </w:r>
          </w:p>
        </w:tc>
      </w:tr>
      <w:tr w:rsidR="000F0571" w:rsidTr="00106844">
        <w:trPr>
          <w:trHeight w:val="990"/>
        </w:trPr>
        <w:tc>
          <w:tcPr>
            <w:tcW w:w="1011" w:type="dxa"/>
            <w:vMerge/>
            <w:vAlign w:val="center"/>
          </w:tcPr>
          <w:p w:rsidR="000F0571" w:rsidRPr="00F46D37" w:rsidRDefault="000F0571" w:rsidP="005E6B6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</w:tcBorders>
            <w:vAlign w:val="center"/>
          </w:tcPr>
          <w:p w:rsidR="000F0571" w:rsidRPr="00F46D37" w:rsidRDefault="000F0571" w:rsidP="000F0571">
            <w:pPr>
              <w:rPr>
                <w:rFonts w:ascii="Times New Roman" w:hAnsi="Times New Roman"/>
                <w:szCs w:val="22"/>
              </w:rPr>
            </w:pPr>
            <w:r w:rsidRPr="00A308BA">
              <w:rPr>
                <w:rFonts w:ascii="Times New Roman" w:hAnsi="Times New Roman"/>
                <w:position w:val="-44"/>
                <w:szCs w:val="22"/>
              </w:rPr>
              <w:object w:dxaOrig="5600" w:dyaOrig="999">
                <v:shape id="_x0000_i1579" type="#_x0000_t75" style="width:279.75pt;height:49.5pt" o:ole="">
                  <v:imagedata r:id="rId52" o:title=""/>
                </v:shape>
                <o:OLEObject Type="Embed" ProgID="Equation.DSMT4" ShapeID="_x0000_i1579" DrawAspect="Content" ObjectID="_1467192996" r:id="rId53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F46D37" w:rsidRDefault="000F0571" w:rsidP="00483248">
            <w:pPr>
              <w:rPr>
                <w:rFonts w:ascii="Times New Roman" w:hAnsi="Times New Roman"/>
                <w:szCs w:val="22"/>
              </w:rPr>
            </w:pPr>
            <w:r w:rsidRPr="006F629F">
              <w:rPr>
                <w:rFonts w:ascii="Times New Roman" w:hAnsi="Times New Roman"/>
                <w:b/>
                <w:szCs w:val="22"/>
              </w:rPr>
              <w:t>d</w:t>
            </w: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Tr="00106844">
        <w:trPr>
          <w:trHeight w:val="833"/>
        </w:trPr>
        <w:tc>
          <w:tcPr>
            <w:tcW w:w="1011" w:type="dxa"/>
            <w:vMerge/>
            <w:tcBorders>
              <w:bottom w:val="single" w:sz="4" w:space="0" w:color="auto"/>
            </w:tcBorders>
            <w:vAlign w:val="center"/>
          </w:tcPr>
          <w:p w:rsidR="000F0571" w:rsidRPr="00F46D37" w:rsidRDefault="000F0571" w:rsidP="005E6B6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F46D37" w:rsidRDefault="000F0571" w:rsidP="006637DE">
            <w:pPr>
              <w:rPr>
                <w:rFonts w:ascii="Times New Roman" w:hAnsi="Times New Roman"/>
                <w:szCs w:val="22"/>
              </w:rPr>
            </w:pPr>
            <w:r w:rsidRPr="002259FD">
              <w:rPr>
                <w:rFonts w:ascii="Times New Roman" w:hAnsi="Times New Roman"/>
                <w:position w:val="-30"/>
                <w:szCs w:val="22"/>
              </w:rPr>
              <w:object w:dxaOrig="3620" w:dyaOrig="720">
                <v:shape id="_x0000_i1575" type="#_x0000_t75" style="width:181.5pt;height:36.75pt" o:ole="">
                  <v:imagedata r:id="rId54" o:title=""/>
                </v:shape>
                <o:OLEObject Type="Embed" ProgID="Equation.DSMT4" ShapeID="_x0000_i1575" DrawAspect="Content" ObjectID="_1467192997" r:id="rId55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Default="000F0571" w:rsidP="005E6B6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  <w:r w:rsidRPr="002F7B8E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AF2390" w:rsidTr="00106844">
        <w:trPr>
          <w:trHeight w:val="264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390" w:rsidRPr="00F46D37" w:rsidRDefault="00AF2390" w:rsidP="005E6B6A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0" w:rsidRPr="00B65FF1" w:rsidRDefault="00AF2390" w:rsidP="000513E4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0" w:rsidRPr="00B65FF1" w:rsidRDefault="00AF2390" w:rsidP="00AF2390">
            <w:pPr>
              <w:jc w:val="center"/>
              <w:rPr>
                <w:rFonts w:ascii="Times New Roman" w:hAnsi="Times New Roman"/>
                <w:szCs w:val="22"/>
              </w:rPr>
            </w:pPr>
            <w:r w:rsidRPr="00AF2390">
              <w:rPr>
                <w:rFonts w:ascii="Times New Roman" w:hAnsi="Times New Roman"/>
                <w:b/>
                <w:szCs w:val="22"/>
              </w:rPr>
              <w:t xml:space="preserve">Total 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0F0571" w:rsidRPr="00947B15" w:rsidTr="00106844">
        <w:trPr>
          <w:trHeight w:val="120"/>
        </w:trPr>
        <w:tc>
          <w:tcPr>
            <w:tcW w:w="1011" w:type="dxa"/>
            <w:vMerge w:val="restart"/>
            <w:tcBorders>
              <w:top w:val="nil"/>
            </w:tcBorders>
          </w:tcPr>
          <w:p w:rsidR="000F0571" w:rsidRPr="00D55054" w:rsidRDefault="000F0571" w:rsidP="0053509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5.</w:t>
            </w:r>
            <w:r w:rsidRPr="00D55054">
              <w:rPr>
                <w:rFonts w:ascii="Times New Roman" w:hAnsi="Times New Roman"/>
                <w:b/>
                <w:szCs w:val="22"/>
              </w:rPr>
              <w:t>(a)</w:t>
            </w:r>
          </w:p>
        </w:tc>
        <w:tc>
          <w:tcPr>
            <w:tcW w:w="8311" w:type="dxa"/>
            <w:gridSpan w:val="4"/>
            <w:tcBorders>
              <w:top w:val="nil"/>
              <w:right w:val="nil"/>
            </w:tcBorders>
            <w:vAlign w:val="center"/>
          </w:tcPr>
          <w:p w:rsidR="000F0571" w:rsidRDefault="000F0571" w:rsidP="00D55054">
            <w:pPr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Area </w:t>
            </w:r>
            <w:r>
              <w:rPr>
                <w:rFonts w:ascii="Times New Roman" w:hAnsi="Times New Roman"/>
                <w:i/>
                <w:szCs w:val="22"/>
                <w:lang w:val="en-US"/>
              </w:rPr>
              <w:t>BDE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</w:t>
            </w:r>
            <w:r w:rsidRPr="0052413F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1180" w:dyaOrig="580">
                <v:shape id="_x0000_i1628" type="#_x0000_t75" style="width:60pt;height:29.25pt" o:ole="">
                  <v:imagedata r:id="rId56" o:title=""/>
                </v:shape>
                <o:OLEObject Type="Embed" ProgID="Equation.DSMT4" ShapeID="_x0000_i1628" DrawAspect="Content" ObjectID="_1467192998" r:id="rId57"/>
              </w:objec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0F0571" w:rsidRPr="002F14B7" w:rsidRDefault="000F0571" w:rsidP="0008115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M1A1</w:t>
            </w:r>
          </w:p>
        </w:tc>
      </w:tr>
      <w:tr w:rsidR="000F0571" w:rsidRPr="00947B15" w:rsidTr="00106844">
        <w:trPr>
          <w:trHeight w:val="120"/>
        </w:trPr>
        <w:tc>
          <w:tcPr>
            <w:tcW w:w="1011" w:type="dxa"/>
            <w:vMerge/>
            <w:tcBorders>
              <w:bottom w:val="nil"/>
            </w:tcBorders>
          </w:tcPr>
          <w:p w:rsidR="000F0571" w:rsidRDefault="000F0571" w:rsidP="009741E3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311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0F0571" w:rsidRDefault="000F0571" w:rsidP="00D55054">
            <w:pPr>
              <w:rPr>
                <w:rFonts w:ascii="Times New Roman" w:hAnsi="Times New Roman"/>
                <w:szCs w:val="22"/>
                <w:lang w:val="en-US"/>
              </w:rPr>
            </w:pPr>
            <w:r w:rsidRPr="00D55054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200" w:dyaOrig="340">
                <v:shape id="_x0000_i1630" type="#_x0000_t75" style="width:60.75pt;height:18pt" o:ole="">
                  <v:imagedata r:id="rId58" o:title=""/>
                </v:shape>
                <o:OLEObject Type="Embed" ProgID="Equation.DSMT4" ShapeID="_x0000_i1630" DrawAspect="Content" ObjectID="_1467192999" r:id="rId59"/>
              </w:objec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F0571" w:rsidRDefault="000F0571" w:rsidP="009741E3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947B15" w:rsidTr="00106844">
        <w:trPr>
          <w:trHeight w:val="132"/>
        </w:trPr>
        <w:tc>
          <w:tcPr>
            <w:tcW w:w="1011" w:type="dxa"/>
            <w:tcBorders>
              <w:top w:val="nil"/>
            </w:tcBorders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0571" w:rsidRPr="00D67FAC" w:rsidRDefault="000F0571" w:rsidP="009741E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6637DE" w:rsidRPr="00947B15" w:rsidTr="00106844">
        <w:trPr>
          <w:trHeight w:val="132"/>
        </w:trPr>
        <w:tc>
          <w:tcPr>
            <w:tcW w:w="1011" w:type="dxa"/>
            <w:vMerge w:val="restart"/>
            <w:tcBorders>
              <w:top w:val="nil"/>
            </w:tcBorders>
          </w:tcPr>
          <w:p w:rsidR="006637DE" w:rsidRPr="00D67FAC" w:rsidRDefault="006637DE" w:rsidP="0053509E">
            <w:pPr>
              <w:jc w:val="center"/>
              <w:rPr>
                <w:rFonts w:ascii="Times New Roman" w:hAnsi="Times New Roman"/>
                <w:szCs w:val="22"/>
              </w:rPr>
            </w:pPr>
            <w:r w:rsidRPr="00D55054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7DE" w:rsidRPr="006637DE" w:rsidRDefault="006637DE" w:rsidP="006637DE">
            <w:pPr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  <w:lang w:val="en-US"/>
              </w:rPr>
              <w:t>Parts</w:t>
            </w:r>
            <w:r w:rsidRPr="006637DE">
              <w:rPr>
                <w:rFonts w:ascii="Times New Roman" w:hAnsi="Times New Roman"/>
                <w:b/>
                <w:szCs w:val="22"/>
                <w:lang w:val="en-US"/>
              </w:rPr>
              <w:t xml:space="preserve"> (b) and (c) </w:t>
            </w:r>
            <w:r>
              <w:rPr>
                <w:rFonts w:ascii="Times New Roman" w:hAnsi="Times New Roman"/>
                <w:b/>
                <w:szCs w:val="22"/>
                <w:lang w:val="en-US"/>
              </w:rPr>
              <w:t xml:space="preserve">can be marked </w:t>
            </w:r>
            <w:r w:rsidRPr="006637DE">
              <w:rPr>
                <w:rFonts w:ascii="Times New Roman" w:hAnsi="Times New Roman"/>
                <w:b/>
                <w:szCs w:val="22"/>
                <w:lang w:val="en-US"/>
              </w:rPr>
              <w:t>together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37DE" w:rsidRPr="00D67FAC" w:rsidRDefault="006637DE" w:rsidP="009741E3">
            <w:pPr>
              <w:jc w:val="right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6637DE" w:rsidRPr="00947B15" w:rsidTr="00106844">
        <w:trPr>
          <w:trHeight w:val="445"/>
        </w:trPr>
        <w:tc>
          <w:tcPr>
            <w:tcW w:w="1011" w:type="dxa"/>
            <w:vMerge/>
          </w:tcPr>
          <w:p w:rsidR="006637DE" w:rsidRPr="00D55054" w:rsidRDefault="006637DE" w:rsidP="0053509E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:rsidR="006637DE" w:rsidRPr="00D67FAC" w:rsidRDefault="006637DE" w:rsidP="009741E3">
            <w:pPr>
              <w:rPr>
                <w:rFonts w:ascii="Times New Roman" w:hAnsi="Times New Roman"/>
                <w:szCs w:val="22"/>
                <w:lang w:val="en-US"/>
              </w:rPr>
            </w:pPr>
            <w:r w:rsidRPr="002E67FD">
              <w:rPr>
                <w:rFonts w:ascii="Times New Roman" w:hAnsi="Times New Roman"/>
                <w:position w:val="-12"/>
                <w:szCs w:val="22"/>
              </w:rPr>
              <w:object w:dxaOrig="3620" w:dyaOrig="360">
                <v:shape id="_x0000_i1121" type="#_x0000_t75" style="width:181.5pt;height:18.75pt" o:ole="">
                  <v:imagedata r:id="rId60" o:title=""/>
                </v:shape>
                <o:OLEObject Type="Embed" ProgID="Equation.DSMT4" ShapeID="_x0000_i1121" DrawAspect="Content" ObjectID="_1467193000" r:id="rId61"/>
              </w:object>
            </w:r>
            <w:r w:rsidRPr="00FF1BA4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 or   </w:t>
            </w:r>
            <w:r w:rsidRPr="004F0612">
              <w:rPr>
                <w:rFonts w:ascii="Times New Roman" w:hAnsi="Times New Roman"/>
                <w:position w:val="-28"/>
                <w:szCs w:val="22"/>
                <w:lang w:val="en-US"/>
              </w:rPr>
              <w:object w:dxaOrig="2540" w:dyaOrig="660">
                <v:shape id="_x0000_i1122" type="#_x0000_t75" style="width:126pt;height:33pt" o:ole="">
                  <v:imagedata r:id="rId62" o:title=""/>
                </v:shape>
                <o:OLEObject Type="Embed" ProgID="Equation.DSMT4" ShapeID="_x0000_i1122" DrawAspect="Content" ObjectID="_1467193001" r:id="rId63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(or equivalent)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637DE" w:rsidRPr="00D67FAC" w:rsidRDefault="006637DE" w:rsidP="00D55054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6637DE" w:rsidRPr="00947B15" w:rsidTr="00106844">
        <w:trPr>
          <w:trHeight w:val="58"/>
        </w:trPr>
        <w:tc>
          <w:tcPr>
            <w:tcW w:w="1011" w:type="dxa"/>
            <w:vMerge/>
          </w:tcPr>
          <w:p w:rsidR="006637DE" w:rsidRDefault="006637DE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:rsidR="006637DE" w:rsidRDefault="006637DE" w:rsidP="00D55054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637DE" w:rsidRDefault="006637DE" w:rsidP="00D55054">
            <w:pPr>
              <w:rPr>
                <w:rFonts w:ascii="Times New Roman" w:hAnsi="Times New Roman"/>
                <w:szCs w:val="22"/>
              </w:rPr>
            </w:pPr>
          </w:p>
        </w:tc>
      </w:tr>
      <w:tr w:rsidR="006637DE" w:rsidRPr="00947B15" w:rsidTr="00106844">
        <w:trPr>
          <w:trHeight w:val="68"/>
        </w:trPr>
        <w:tc>
          <w:tcPr>
            <w:tcW w:w="1011" w:type="dxa"/>
            <w:vMerge/>
            <w:vAlign w:val="center"/>
          </w:tcPr>
          <w:p w:rsidR="006637DE" w:rsidRDefault="006637DE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89" w:type="dxa"/>
            <w:tcBorders>
              <w:top w:val="single" w:sz="4" w:space="0" w:color="auto"/>
              <w:right w:val="nil"/>
            </w:tcBorders>
            <w:vAlign w:val="center"/>
          </w:tcPr>
          <w:p w:rsidR="006637DE" w:rsidRDefault="006637DE" w:rsidP="00C82604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Angle </w:t>
            </w:r>
            <w:r w:rsidRPr="005A7775">
              <w:rPr>
                <w:rFonts w:ascii="Times New Roman" w:hAnsi="Times New Roman"/>
                <w:position w:val="-10"/>
                <w:szCs w:val="22"/>
              </w:rPr>
              <w:object w:dxaOrig="1800" w:dyaOrig="300">
                <v:shape id="_x0000_i1123" type="#_x0000_t75" style="width:90.75pt;height:15.75pt" o:ole="">
                  <v:imagedata r:id="rId64" o:title=""/>
                </v:shape>
                <o:OLEObject Type="Embed" ProgID="Equation.DSMT4" ShapeID="_x0000_i1123" DrawAspect="Content" ObjectID="_1467193002" r:id="rId65"/>
              </w:objec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6637DE" w:rsidRDefault="006637DE" w:rsidP="00D55054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awrt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r w:rsidRPr="005A7775">
              <w:rPr>
                <w:rFonts w:ascii="Times New Roman" w:hAnsi="Times New Roman"/>
                <w:position w:val="-6"/>
                <w:szCs w:val="22"/>
              </w:rPr>
              <w:object w:dxaOrig="560" w:dyaOrig="260">
                <v:shape id="_x0000_i1124" type="#_x0000_t75" style="width:27.75pt;height:12pt" o:ole="">
                  <v:imagedata r:id="rId66" o:title=""/>
                </v:shape>
                <o:OLEObject Type="Embed" ProgID="Equation.DSMT4" ShapeID="_x0000_i1124" DrawAspect="Content" ObjectID="_1467193003" r:id="rId6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637DE" w:rsidRDefault="006637DE" w:rsidP="009741E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106844" w:rsidRPr="00947B15" w:rsidTr="00106844">
        <w:trPr>
          <w:trHeight w:val="70"/>
        </w:trPr>
        <w:tc>
          <w:tcPr>
            <w:tcW w:w="1011" w:type="dxa"/>
            <w:vMerge/>
            <w:vAlign w:val="center"/>
          </w:tcPr>
          <w:p w:rsidR="00106844" w:rsidRDefault="00106844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:rsidR="00106844" w:rsidRPr="00514C25" w:rsidRDefault="00106844" w:rsidP="00514C2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06844" w:rsidRDefault="00106844" w:rsidP="009741E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779C7" w:rsidRPr="00947B15" w:rsidTr="00106844">
        <w:tc>
          <w:tcPr>
            <w:tcW w:w="1011" w:type="dxa"/>
            <w:vMerge w:val="restart"/>
          </w:tcPr>
          <w:p w:rsidR="000779C7" w:rsidRPr="00D67FAC" w:rsidRDefault="000779C7" w:rsidP="009741E3">
            <w:pPr>
              <w:jc w:val="center"/>
              <w:rPr>
                <w:rFonts w:ascii="Times New Roman" w:hAnsi="Times New Roman"/>
                <w:szCs w:val="22"/>
              </w:rPr>
            </w:pPr>
            <w:r w:rsidRPr="007E3ED2">
              <w:rPr>
                <w:rFonts w:ascii="Times New Roman" w:hAnsi="Times New Roman"/>
                <w:b/>
                <w:szCs w:val="22"/>
              </w:rPr>
              <w:t>(c)</w:t>
            </w: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9C7" w:rsidRPr="000779C7" w:rsidRDefault="000779C7" w:rsidP="000779C7">
            <w:pPr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  <w:lang w:val="en-US"/>
              </w:rPr>
              <w:t>Note that candidates may work in degrees in (c) (</w:t>
            </w:r>
            <w:r>
              <w:rPr>
                <w:rFonts w:ascii="Times New Roman" w:hAnsi="Times New Roman"/>
                <w:szCs w:val="22"/>
              </w:rPr>
              <w:t xml:space="preserve">Angle </w:t>
            </w:r>
            <w:r w:rsidRPr="005A7775">
              <w:rPr>
                <w:rFonts w:ascii="Times New Roman" w:hAnsi="Times New Roman"/>
                <w:position w:val="-10"/>
                <w:szCs w:val="22"/>
              </w:rPr>
              <w:object w:dxaOrig="2240" w:dyaOrig="300">
                <v:shape id="_x0000_i1125" type="#_x0000_t75" style="width:111pt;height:15.75pt" o:ole="">
                  <v:imagedata r:id="rId68" o:title=""/>
                </v:shape>
                <o:OLEObject Type="Embed" ProgID="Equation.DSMT4" ShapeID="_x0000_i1125" DrawAspect="Content" ObjectID="_1467193004" r:id="rId69"/>
              </w:object>
            </w:r>
            <w:r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79C7" w:rsidRPr="00D67FAC" w:rsidRDefault="000779C7" w:rsidP="009741E3">
            <w:pPr>
              <w:jc w:val="right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9E2368" w:rsidRPr="00947B15" w:rsidTr="00106844">
        <w:tc>
          <w:tcPr>
            <w:tcW w:w="1011" w:type="dxa"/>
            <w:vMerge/>
          </w:tcPr>
          <w:p w:rsidR="009E2368" w:rsidRPr="007E3ED2" w:rsidRDefault="009E2368" w:rsidP="009741E3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368" w:rsidRDefault="009E2368" w:rsidP="0032529F">
            <w:pPr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Area </w:t>
            </w:r>
            <w:r w:rsidRPr="00DB0EB0">
              <w:rPr>
                <w:rFonts w:ascii="Times New Roman" w:hAnsi="Times New Roman"/>
                <w:i/>
                <w:szCs w:val="22"/>
                <w:lang w:val="en-US"/>
              </w:rPr>
              <w:t>CBD</w:t>
            </w:r>
            <w:r w:rsidRPr="00DB0EB0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1860" w:dyaOrig="580">
                <v:shape id="_x0000_i1126" type="#_x0000_t75" style="width:92.25pt;height:29.25pt" o:ole="">
                  <v:imagedata r:id="rId70" o:title=""/>
                </v:shape>
                <o:OLEObject Type="Embed" ProgID="Equation.DSMT4" ShapeID="_x0000_i1126" DrawAspect="Content" ObjectID="_1467193005" r:id="rId71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2368" w:rsidRPr="00D67FAC" w:rsidRDefault="009E2368" w:rsidP="009741E3">
            <w:pPr>
              <w:jc w:val="right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9E2368" w:rsidRPr="00947B15" w:rsidTr="00106844">
        <w:trPr>
          <w:trHeight w:val="1060"/>
        </w:trPr>
        <w:tc>
          <w:tcPr>
            <w:tcW w:w="1011" w:type="dxa"/>
            <w:vMerge/>
          </w:tcPr>
          <w:p w:rsidR="009E2368" w:rsidRPr="007E3ED2" w:rsidRDefault="009E2368" w:rsidP="0053509E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32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368" w:rsidRDefault="009E2368" w:rsidP="005E2E54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Angle </w:t>
            </w:r>
            <w:r w:rsidRPr="00485822">
              <w:rPr>
                <w:rFonts w:ascii="Times New Roman" w:hAnsi="Times New Roman"/>
                <w:position w:val="-10"/>
                <w:szCs w:val="22"/>
              </w:rPr>
              <w:object w:dxaOrig="2280" w:dyaOrig="300">
                <v:shape id="_x0000_i1127" type="#_x0000_t75" style="width:114pt;height:15.75pt" o:ole="">
                  <v:imagedata r:id="rId72" o:title=""/>
                </v:shape>
                <o:OLEObject Type="Embed" ProgID="Equation.DSMT4" ShapeID="_x0000_i1127" DrawAspect="Content" ObjectID="_1467193006" r:id="rId73"/>
              </w:object>
            </w:r>
          </w:p>
          <w:p w:rsidR="009E2368" w:rsidRDefault="009E2368" w:rsidP="005E2E54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514C25">
              <w:rPr>
                <w:rFonts w:ascii="Times New Roman" w:hAnsi="Times New Roman"/>
                <w:b/>
                <w:szCs w:val="22"/>
              </w:rPr>
              <w:t>(Maybe seen on the diagram)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368" w:rsidRDefault="009E2368" w:rsidP="005E2E54">
            <w:pPr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Area </w:t>
            </w:r>
            <w:r w:rsidRPr="00DB0EB0">
              <w:rPr>
                <w:rFonts w:ascii="Times New Roman" w:hAnsi="Times New Roman"/>
                <w:i/>
                <w:szCs w:val="22"/>
                <w:lang w:val="en-US"/>
              </w:rPr>
              <w:t>CBD</w:t>
            </w:r>
            <w:r w:rsidRPr="00181F22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260" w:dyaOrig="340">
                <v:shape id="_x0000_i1128" type="#_x0000_t75" style="width:113.25pt;height:18pt" o:ole="">
                  <v:imagedata r:id="rId74" o:title=""/>
                </v:shape>
                <o:OLEObject Type="Embed" ProgID="Equation.DSMT4" ShapeID="_x0000_i1128" DrawAspect="Content" ObjectID="_1467193007" r:id="rId75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or   </w:t>
            </w:r>
            <w:proofErr w:type="spellStart"/>
            <w:r>
              <w:rPr>
                <w:rFonts w:ascii="Times New Roman" w:hAnsi="Times New Roman"/>
                <w:szCs w:val="22"/>
                <w:lang w:val="en-US"/>
              </w:rPr>
              <w:t>awrt</w:t>
            </w:r>
            <w:proofErr w:type="spellEnd"/>
            <w:r>
              <w:rPr>
                <w:rFonts w:ascii="Times New Roman" w:hAnsi="Times New Roman"/>
                <w:szCs w:val="22"/>
                <w:lang w:val="en-US"/>
              </w:rPr>
              <w:t xml:space="preserve"> 15.2. (Note area of </w:t>
            </w:r>
            <w:r w:rsidRPr="00DB0EB0">
              <w:rPr>
                <w:rFonts w:ascii="Times New Roman" w:hAnsi="Times New Roman"/>
                <w:i/>
                <w:szCs w:val="22"/>
                <w:lang w:val="en-US"/>
              </w:rPr>
              <w:t>CBD</w:t>
            </w:r>
            <w:r w:rsidRPr="00A74417">
              <w:rPr>
                <w:rFonts w:ascii="Times New Roman" w:hAnsi="Times New Roman"/>
                <w:i/>
                <w:position w:val="-10"/>
                <w:szCs w:val="22"/>
                <w:lang w:val="en-US"/>
              </w:rPr>
              <w:object w:dxaOrig="999" w:dyaOrig="300">
                <v:shape id="_x0000_i1129" type="#_x0000_t75" style="width:50.25pt;height:15.75pt" o:ole="">
                  <v:imagedata r:id="rId76" o:title=""/>
                </v:shape>
                <o:OLEObject Type="Embed" ProgID="Equation.DSMT4" ShapeID="_x0000_i1129" DrawAspect="Content" ObjectID="_1467193008" r:id="rId77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>)</w:t>
            </w:r>
          </w:p>
          <w:p w:rsidR="009E2368" w:rsidRPr="005D3455" w:rsidRDefault="009E2368" w:rsidP="005E2E54">
            <w:pPr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 correct method for the area of triangle </w:t>
            </w:r>
            <w:r w:rsidRPr="005D3455">
              <w:rPr>
                <w:rFonts w:ascii="Times New Roman" w:hAnsi="Times New Roman"/>
                <w:i/>
                <w:szCs w:val="22"/>
                <w:lang w:val="en-US"/>
              </w:rPr>
              <w:t>CBD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which can be implied by awrt 15.2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2368" w:rsidRDefault="009E2368" w:rsidP="009741E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2368" w:rsidRPr="00947B15" w:rsidTr="00106844">
        <w:tc>
          <w:tcPr>
            <w:tcW w:w="1011" w:type="dxa"/>
            <w:vMerge/>
          </w:tcPr>
          <w:p w:rsidR="009E2368" w:rsidRPr="00D67FAC" w:rsidRDefault="009E2368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368" w:rsidRPr="000F0571" w:rsidRDefault="009E2368" w:rsidP="000F0571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90754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100" w:dyaOrig="300">
                <v:shape id="_x0000_i1130" type="#_x0000_t75" style="width:105pt;height:15.75pt" o:ole="">
                  <v:imagedata r:id="rId78" o:title=""/>
                </v:shape>
                <o:OLEObject Type="Embed" ProgID="Equation.DSMT4" ShapeID="_x0000_i1130" DrawAspect="Content" ObjectID="_1467193009" r:id="rId79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2368" w:rsidRDefault="009E2368" w:rsidP="009741E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2368" w:rsidRPr="00947B15" w:rsidTr="00106844">
        <w:tc>
          <w:tcPr>
            <w:tcW w:w="1011" w:type="dxa"/>
            <w:vMerge/>
          </w:tcPr>
          <w:p w:rsidR="009E2368" w:rsidRPr="00D67FAC" w:rsidRDefault="009E2368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E2368" w:rsidRDefault="009E2368" w:rsidP="005E2E54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740" w:dyaOrig="300">
                <v:shape id="_x0000_i1132" type="#_x0000_t75" style="width:136.5pt;height:15.75pt" o:ole="">
                  <v:imagedata r:id="rId80" o:title=""/>
                </v:shape>
                <o:OLEObject Type="Embed" ProgID="Equation.DSMT4" ShapeID="_x0000_i1132" DrawAspect="Content" ObjectID="_1467193010" r:id="rId81"/>
              </w:object>
            </w:r>
          </w:p>
          <w:p w:rsidR="009E2368" w:rsidRDefault="009E2368" w:rsidP="005E2E54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or</w:t>
            </w:r>
          </w:p>
          <w:p w:rsidR="009E2368" w:rsidRPr="00F64014" w:rsidRDefault="009E2368" w:rsidP="00F6401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700" w:dyaOrig="300">
                <v:shape id="_x0000_i1133" type="#_x0000_t75" style="width:134.25pt;height:15.75pt" o:ole="">
                  <v:imagedata r:id="rId82" o:title=""/>
                </v:shape>
                <o:OLEObject Type="Embed" ProgID="Equation.DSMT4" ShapeID="_x0000_i1133" DrawAspect="Content" ObjectID="_1467193011" r:id="rId83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2368" w:rsidRDefault="009E2368" w:rsidP="009741E3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947B15" w:rsidTr="00106844">
        <w:tc>
          <w:tcPr>
            <w:tcW w:w="1011" w:type="dxa"/>
            <w:vMerge/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F0571" w:rsidRDefault="000F0571" w:rsidP="000F05E7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980" w:dyaOrig="300">
                <v:shape id="_x0000_i1597" type="#_x0000_t75" style="width:149.25pt;height:15.75pt" o:ole="">
                  <v:imagedata r:id="rId84" o:title=""/>
                </v:shape>
                <o:OLEObject Type="Embed" ProgID="Equation.DSMT4" ShapeID="_x0000_i1597" DrawAspect="Content" ObjectID="_1467193012" r:id="rId85"/>
              </w:object>
            </w:r>
          </w:p>
          <w:p w:rsidR="000F0571" w:rsidRDefault="000F0571" w:rsidP="000F05E7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3600" w:dyaOrig="300">
                <v:shape id="_x0000_i1598" type="#_x0000_t75" style="width:180.75pt;height:15.75pt" o:ole="">
                  <v:imagedata r:id="rId86" o:title=""/>
                </v:shape>
                <o:OLEObject Type="Embed" ProgID="Equation.DSMT4" ShapeID="_x0000_i1598" DrawAspect="Content" ObjectID="_1467193013" r:id="rId87"/>
              </w:object>
            </w:r>
          </w:p>
          <w:p w:rsidR="000F0571" w:rsidRDefault="000F0571" w:rsidP="000F05E7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Or</w:t>
            </w:r>
          </w:p>
          <w:p w:rsidR="000F0571" w:rsidRDefault="000F0571" w:rsidP="000F05E7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960" w:dyaOrig="300">
                <v:shape id="_x0000_i1600" type="#_x0000_t75" style="width:147pt;height:15.75pt" o:ole="">
                  <v:imagedata r:id="rId88" o:title=""/>
                </v:shape>
                <o:OLEObject Type="Embed" ProgID="Equation.DSMT4" ShapeID="_x0000_i1600" DrawAspect="Content" ObjectID="_1467193014" r:id="rId89"/>
              </w:object>
            </w:r>
          </w:p>
          <w:p w:rsidR="000F0571" w:rsidRPr="00F64014" w:rsidRDefault="000F0571" w:rsidP="000F0571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8E25D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3900" w:dyaOrig="300">
                <v:shape id="_x0000_i1601" type="#_x0000_t75" style="width:195.75pt;height:15.75pt" o:ole="">
                  <v:imagedata r:id="rId90" o:title=""/>
                </v:shape>
                <o:OLEObject Type="Embed" ProgID="Equation.DSMT4" ShapeID="_x0000_i1601" DrawAspect="Content" ObjectID="_1467193015" r:id="rId91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106844" w:rsidRPr="00947B15" w:rsidTr="007152AB">
        <w:tc>
          <w:tcPr>
            <w:tcW w:w="1011" w:type="dxa"/>
          </w:tcPr>
          <w:p w:rsidR="00106844" w:rsidRPr="00D67FAC" w:rsidRDefault="00106844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106844" w:rsidRPr="008E25DA" w:rsidRDefault="00106844" w:rsidP="00F64014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Area </w:t>
            </w:r>
            <w:r>
              <w:rPr>
                <w:rFonts w:ascii="Times New Roman" w:hAnsi="Times New Roman"/>
                <w:i/>
                <w:szCs w:val="22"/>
                <w:lang w:val="en-US"/>
              </w:rPr>
              <w:t>EAB</w:t>
            </w:r>
            <w:r w:rsidRPr="00181F22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4819" w:dyaOrig="340">
                <v:shape id="_x0000_i2535" type="#_x0000_t75" style="width:240pt;height:18pt" o:ole="">
                  <v:imagedata r:id="rId92" o:title=""/>
                </v:shape>
                <o:OLEObject Type="Embed" ProgID="Equation.DSMT4" ShapeID="_x0000_i2535" DrawAspect="Content" ObjectID="_1467193016" r:id="rId93"/>
              </w:objec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106844" w:rsidRDefault="00106844" w:rsidP="009741E3">
            <w:pPr>
              <w:rPr>
                <w:rFonts w:ascii="Times New Roman" w:hAnsi="Times New Roman"/>
                <w:szCs w:val="22"/>
              </w:rPr>
            </w:pPr>
            <w:r w:rsidRPr="00D1679A">
              <w:rPr>
                <w:rFonts w:ascii="Times New Roman" w:hAnsi="Times New Roman"/>
                <w:b/>
                <w:szCs w:val="22"/>
              </w:rPr>
              <w:t>d</w:t>
            </w: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106844" w:rsidRPr="00947B15" w:rsidTr="007152AB">
        <w:trPr>
          <w:trHeight w:val="253"/>
        </w:trPr>
        <w:tc>
          <w:tcPr>
            <w:tcW w:w="1011" w:type="dxa"/>
            <w:vMerge w:val="restart"/>
          </w:tcPr>
          <w:p w:rsidR="00106844" w:rsidRPr="00D67FAC" w:rsidRDefault="00106844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06844" w:rsidRPr="00DB0EB0" w:rsidRDefault="00106844" w:rsidP="00E7327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06844" w:rsidRDefault="00106844" w:rsidP="009741E3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947B15" w:rsidTr="00106844">
        <w:trPr>
          <w:trHeight w:val="516"/>
        </w:trPr>
        <w:tc>
          <w:tcPr>
            <w:tcW w:w="1011" w:type="dxa"/>
            <w:vMerge/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nil"/>
              <w:right w:val="nil"/>
            </w:tcBorders>
            <w:vAlign w:val="center"/>
          </w:tcPr>
          <w:p w:rsidR="000F0571" w:rsidRDefault="000F0571" w:rsidP="00E7327E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EB71B3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4480" w:dyaOrig="300">
                <v:shape id="_x0000_i1626" type="#_x0000_t75" style="width:224.25pt;height:15.75pt" o:ole="">
                  <v:imagedata r:id="rId94" o:title=""/>
                </v:shape>
                <o:OLEObject Type="Embed" ProgID="Equation.DSMT4" ShapeID="_x0000_i1626" DrawAspect="Content" ObjectID="_1467193017" r:id="rId95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Default="000F0571" w:rsidP="009741E3">
            <w:pPr>
              <w:rPr>
                <w:rFonts w:ascii="Times New Roman" w:hAnsi="Times New Roman"/>
                <w:szCs w:val="22"/>
              </w:rPr>
            </w:pPr>
          </w:p>
        </w:tc>
      </w:tr>
      <w:tr w:rsidR="009E2368" w:rsidRPr="00947B15" w:rsidTr="00106844">
        <w:trPr>
          <w:trHeight w:val="405"/>
        </w:trPr>
        <w:tc>
          <w:tcPr>
            <w:tcW w:w="1011" w:type="dxa"/>
            <w:vMerge/>
          </w:tcPr>
          <w:p w:rsidR="009E2368" w:rsidRPr="00D67FAC" w:rsidRDefault="009E2368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368" w:rsidRDefault="009E2368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3614" w:type="dxa"/>
            <w:tcBorders>
              <w:top w:val="single" w:sz="4" w:space="0" w:color="auto"/>
              <w:right w:val="nil"/>
            </w:tcBorders>
            <w:vAlign w:val="center"/>
          </w:tcPr>
          <w:p w:rsidR="009E2368" w:rsidRDefault="009E2368" w:rsidP="00E7327E">
            <w:pPr>
              <w:rPr>
                <w:rFonts w:ascii="Times New Roman" w:hAnsi="Times New Roman"/>
                <w:szCs w:val="22"/>
                <w:lang w:val="en-US"/>
              </w:rPr>
            </w:pPr>
            <w:r w:rsidRPr="00E7327E">
              <w:rPr>
                <w:rFonts w:ascii="Times New Roman" w:hAnsi="Times New Roman"/>
                <w:szCs w:val="22"/>
              </w:rPr>
              <w:t>awrt 38.9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E2368" w:rsidRDefault="009E2368" w:rsidP="007E3ED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  <w:r w:rsidRPr="00250279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9E2368" w:rsidRPr="00D67FAC" w:rsidTr="00106844"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9E2368" w:rsidRPr="00D67FAC" w:rsidRDefault="009E2368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368" w:rsidRPr="00D67FAC" w:rsidRDefault="009E2368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E2368" w:rsidRPr="009F6B52" w:rsidRDefault="009E2368" w:rsidP="009F6B52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E2368" w:rsidRPr="00D67FAC" w:rsidTr="00106844"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9E2368" w:rsidRDefault="009E2368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11" w:type="dxa"/>
            <w:gridSpan w:val="4"/>
            <w:tcBorders>
              <w:top w:val="single" w:sz="4" w:space="0" w:color="auto"/>
            </w:tcBorders>
            <w:vAlign w:val="center"/>
          </w:tcPr>
          <w:p w:rsidR="009E2368" w:rsidRDefault="009E2368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368" w:rsidRPr="0072683D" w:rsidRDefault="009E2368" w:rsidP="009741E3">
            <w:pPr>
              <w:jc w:val="right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</w:rPr>
              <w:t>Total 9</w:t>
            </w:r>
          </w:p>
        </w:tc>
      </w:tr>
    </w:tbl>
    <w:p w:rsidR="00385591" w:rsidRDefault="00385591" w:rsidP="0032529F"/>
    <w:p w:rsidR="00106844" w:rsidRDefault="00106844" w:rsidP="0032529F"/>
    <w:p w:rsidR="00106844" w:rsidRDefault="00106844" w:rsidP="0032529F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9"/>
        <w:gridCol w:w="4076"/>
        <w:gridCol w:w="34"/>
        <w:gridCol w:w="139"/>
        <w:gridCol w:w="3974"/>
        <w:gridCol w:w="1134"/>
      </w:tblGrid>
      <w:tr w:rsidR="001C1F31" w:rsidRPr="00947B15" w:rsidTr="00106844"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1C1F31" w:rsidRPr="00D67FAC" w:rsidRDefault="001C1F31" w:rsidP="009741E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lastRenderedPageBreak/>
              <w:t>Question Number</w:t>
            </w:r>
          </w:p>
        </w:tc>
        <w:tc>
          <w:tcPr>
            <w:tcW w:w="8223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1C1F31" w:rsidRPr="00D67FAC" w:rsidRDefault="001C1F31" w:rsidP="009741E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Scheme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C1F31" w:rsidRPr="00D67FAC" w:rsidRDefault="001C1F31" w:rsidP="009741E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Marks</w:t>
            </w:r>
          </w:p>
        </w:tc>
      </w:tr>
      <w:tr w:rsidR="000F0571" w:rsidRPr="00D67FAC" w:rsidTr="00106844">
        <w:trPr>
          <w:trHeight w:val="660"/>
        </w:trPr>
        <w:tc>
          <w:tcPr>
            <w:tcW w:w="10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F0571" w:rsidRDefault="000F0571" w:rsidP="006F303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  <w:r w:rsidRPr="00E5430F">
              <w:rPr>
                <w:rFonts w:ascii="Times New Roman" w:hAnsi="Times New Roman"/>
                <w:b/>
                <w:szCs w:val="22"/>
              </w:rPr>
              <w:t>(a)</w:t>
            </w:r>
          </w:p>
          <w:p w:rsidR="000F0571" w:rsidRPr="00E5430F" w:rsidRDefault="000F0571" w:rsidP="006F303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571" w:rsidRPr="00CB1199" w:rsidRDefault="000F0571" w:rsidP="00CB1199">
            <w:pPr>
              <w:rPr>
                <w:rFonts w:ascii="Times New Roman" w:hAnsi="Times New Roman"/>
                <w:szCs w:val="22"/>
                <w:lang w:val="en-US"/>
              </w:rPr>
            </w:pPr>
            <w:r w:rsidRPr="001C1F31">
              <w:rPr>
                <w:rFonts w:ascii="Times New Roman" w:hAnsi="Times New Roman"/>
                <w:position w:val="-28"/>
                <w:szCs w:val="22"/>
                <w:lang w:val="en-US"/>
              </w:rPr>
              <w:object w:dxaOrig="1740" w:dyaOrig="639">
                <v:shape id="_x0000_i1844" type="#_x0000_t75" style="width:87.75pt;height:33pt" o:ole="">
                  <v:imagedata r:id="rId96" o:title=""/>
                </v:shape>
                <o:OLEObject Type="Embed" ProgID="Equation.DSMT4" ShapeID="_x0000_i1844" DrawAspect="Content" ObjectID="_1467193018" r:id="rId9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D67FAC" w:rsidRDefault="000F0571" w:rsidP="00CB1199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  <w:r w:rsidRPr="002F14B7"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CB1199" w:rsidRPr="00D67FAC" w:rsidTr="00106844"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CB1199" w:rsidRPr="00D67FAC" w:rsidRDefault="00CB1199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199" w:rsidRDefault="00CB1199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1199" w:rsidRPr="00D67FAC" w:rsidRDefault="00CB1199" w:rsidP="009741E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F0571" w:rsidRPr="00D67FAC" w:rsidTr="00106844">
        <w:trPr>
          <w:trHeight w:val="222"/>
        </w:trPr>
        <w:tc>
          <w:tcPr>
            <w:tcW w:w="10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F0571" w:rsidRPr="00E5430F" w:rsidRDefault="000F0571" w:rsidP="006F303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5430F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571" w:rsidRDefault="000F0571" w:rsidP="00CB1199">
            <w:pPr>
              <w:rPr>
                <w:rFonts w:ascii="Times New Roman" w:hAnsi="Times New Roman"/>
                <w:szCs w:val="22"/>
                <w:lang w:val="en-US"/>
              </w:rPr>
            </w:pPr>
            <w:r w:rsidRPr="001C1F31">
              <w:rPr>
                <w:rFonts w:ascii="Times New Roman" w:hAnsi="Times New Roman"/>
                <w:position w:val="-28"/>
                <w:szCs w:val="22"/>
                <w:lang w:val="en-US"/>
              </w:rPr>
              <w:object w:dxaOrig="3280" w:dyaOrig="740">
                <v:shape id="_x0000_i1849" type="#_x0000_t75" style="width:164.25pt;height:37.5pt" o:ole="">
                  <v:imagedata r:id="rId98" o:title=""/>
                </v:shape>
                <o:OLEObject Type="Embed" ProgID="Equation.DSMT4" ShapeID="_x0000_i1849" DrawAspect="Content" ObjectID="_1467193019" r:id="rId99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D67FAC" w:rsidRDefault="000F0571" w:rsidP="00CB1199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  <w:r>
              <w:rPr>
                <w:rFonts w:ascii="Times New Roman" w:hAnsi="Times New Roman"/>
                <w:szCs w:val="22"/>
              </w:rPr>
              <w:t>A</w:t>
            </w:r>
            <w:r w:rsidRPr="00D67FAC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5430F" w:rsidRPr="00D67FAC" w:rsidTr="00106844"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E5430F" w:rsidRDefault="00E5430F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30F" w:rsidRDefault="00E5430F" w:rsidP="009741E3">
            <w:pPr>
              <w:jc w:val="right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5430F" w:rsidRPr="00D67FAC" w:rsidRDefault="00E5430F" w:rsidP="009741E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F0571" w:rsidRPr="00D67FAC" w:rsidTr="00106844"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0F0571" w:rsidRPr="00E5430F" w:rsidRDefault="000F0571" w:rsidP="006F303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5430F">
              <w:rPr>
                <w:rFonts w:ascii="Times New Roman" w:hAnsi="Times New Roman"/>
                <w:b/>
                <w:szCs w:val="22"/>
              </w:rPr>
              <w:t>(c)</w:t>
            </w: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Default="000F0571" w:rsidP="00FA2D2A">
            <w:pPr>
              <w:rPr>
                <w:rFonts w:ascii="Times New Roman" w:hAnsi="Times New Roman"/>
                <w:szCs w:val="22"/>
                <w:lang w:val="en-US"/>
              </w:rPr>
            </w:pPr>
            <w:r w:rsidRPr="00D337D1">
              <w:rPr>
                <w:rFonts w:ascii="Times New Roman" w:hAnsi="Times New Roman"/>
                <w:position w:val="-28"/>
                <w:szCs w:val="22"/>
                <w:lang w:val="en-US"/>
              </w:rPr>
              <w:object w:dxaOrig="2360" w:dyaOrig="680">
                <v:shape id="_x0000_i1873" type="#_x0000_t75" style="width:117pt;height:33.75pt" o:ole="">
                  <v:imagedata r:id="rId100" o:title=""/>
                </v:shape>
                <o:OLEObject Type="Embed" ProgID="Equation.DSMT4" ShapeID="_x0000_i1873" DrawAspect="Content" ObjectID="_1467193020" r:id="rId101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RPr="00D67FAC" w:rsidTr="00106844">
        <w:tc>
          <w:tcPr>
            <w:tcW w:w="1099" w:type="dxa"/>
            <w:vMerge/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Pr="001059B1" w:rsidRDefault="000F0571" w:rsidP="00AA5C2B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F90E67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1640" w:dyaOrig="680">
                <v:shape id="_x0000_i1876" type="#_x0000_t75" style="width:82.5pt;height:33.75pt" o:ole="">
                  <v:imagedata r:id="rId102" o:title=""/>
                </v:shape>
                <o:OLEObject Type="Embed" ProgID="Equation.DSMT4" ShapeID="_x0000_i1876" DrawAspect="Content" ObjectID="_1467193021" r:id="rId103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or </w:t>
            </w:r>
            <w:r w:rsidRPr="00F90E67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1440" w:dyaOrig="680">
                <v:shape id="_x0000_i1877" type="#_x0000_t75" style="width:1in;height:33.75pt" o:ole="">
                  <v:imagedata r:id="rId104" o:title=""/>
                </v:shape>
                <o:OLEObject Type="Embed" ProgID="Equation.DSMT4" ShapeID="_x0000_i1877" DrawAspect="Content" ObjectID="_1467193022" r:id="rId105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szCs w:val="22"/>
              </w:rPr>
            </w:pPr>
            <w:r w:rsidRPr="001059B1">
              <w:rPr>
                <w:rFonts w:ascii="Times New Roman" w:hAnsi="Times New Roman"/>
                <w:b/>
                <w:szCs w:val="22"/>
              </w:rPr>
              <w:t>d</w:t>
            </w: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RPr="00D67FAC" w:rsidTr="00106844">
        <w:tc>
          <w:tcPr>
            <w:tcW w:w="1099" w:type="dxa"/>
            <w:vMerge/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Default="000F0571" w:rsidP="00FD4082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F90E67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2160" w:dyaOrig="639">
                <v:shape id="_x0000_i1879" type="#_x0000_t75" style="width:108.75pt;height:33pt" o:ole="">
                  <v:imagedata r:id="rId106" o:title=""/>
                </v:shape>
                <o:OLEObject Type="Embed" ProgID="Equation.DSMT4" ShapeID="_x0000_i1879" DrawAspect="Content" ObjectID="_1467193023" r:id="rId107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RPr="00D67FAC" w:rsidTr="00106844">
        <w:trPr>
          <w:trHeight w:val="690"/>
        </w:trPr>
        <w:tc>
          <w:tcPr>
            <w:tcW w:w="1099" w:type="dxa"/>
            <w:vMerge/>
          </w:tcPr>
          <w:p w:rsidR="000F0571" w:rsidRPr="00D67FAC" w:rsidRDefault="000F0571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0571" w:rsidRPr="00AA5C2B" w:rsidRDefault="000F0571" w:rsidP="00AA5C2B">
            <w:pPr>
              <w:rPr>
                <w:rFonts w:ascii="Times New Roman" w:hAnsi="Times New Roman"/>
                <w:szCs w:val="22"/>
                <w:lang w:val="en-US"/>
              </w:rPr>
            </w:pPr>
            <w:r w:rsidRPr="00556815">
              <w:rPr>
                <w:rFonts w:ascii="Times New Roman" w:hAnsi="Times New Roman"/>
                <w:position w:val="-30"/>
                <w:szCs w:val="22"/>
                <w:lang w:val="en-US"/>
              </w:rPr>
              <w:object w:dxaOrig="3620" w:dyaOrig="700">
                <v:shape id="_x0000_i1871" type="#_x0000_t75" style="width:181.5pt;height:34.5pt" o:ole="">
                  <v:imagedata r:id="rId108" o:title=""/>
                </v:shape>
                <o:OLEObject Type="Embed" ProgID="Equation.DSMT4" ShapeID="_x0000_i1871" DrawAspect="Content" ObjectID="_1467193024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D67FAC" w:rsidRDefault="000F0571" w:rsidP="009741E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 </w:t>
            </w:r>
            <w:r w:rsidRPr="00CA24E5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E5430F" w:rsidRPr="00D67FAC" w:rsidTr="00106844"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E5430F" w:rsidRPr="00D67FAC" w:rsidRDefault="00E5430F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0F" w:rsidRDefault="00E5430F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30F" w:rsidRDefault="00E5430F" w:rsidP="009741E3">
            <w:pPr>
              <w:jc w:val="right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5430F" w:rsidRPr="00D67FAC" w:rsidRDefault="00E5430F" w:rsidP="009741E3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AA5C2B" w:rsidRPr="00D67FAC" w:rsidTr="00106844"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A5C2B" w:rsidRPr="00D67FAC" w:rsidRDefault="00AA5C2B" w:rsidP="009741E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C2B" w:rsidRPr="00D67FAC" w:rsidRDefault="00AA5C2B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14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C2B" w:rsidRPr="00D67FAC" w:rsidRDefault="00AA5C2B" w:rsidP="009741E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5C2B" w:rsidRPr="00B53B9F" w:rsidRDefault="00277B5A" w:rsidP="00277B5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Total </w:t>
            </w:r>
            <w:r w:rsidR="00AA5C2B">
              <w:rPr>
                <w:rFonts w:ascii="Times New Roman" w:hAnsi="Times New Roman"/>
                <w:b/>
                <w:szCs w:val="22"/>
              </w:rPr>
              <w:t>8</w:t>
            </w:r>
          </w:p>
        </w:tc>
      </w:tr>
      <w:tr w:rsidR="0095300D" w:rsidRPr="00947B15" w:rsidTr="00106844">
        <w:tc>
          <w:tcPr>
            <w:tcW w:w="1099" w:type="dxa"/>
            <w:tcBorders>
              <w:top w:val="nil"/>
              <w:bottom w:val="single" w:sz="4" w:space="0" w:color="auto"/>
            </w:tcBorders>
            <w:vAlign w:val="center"/>
          </w:tcPr>
          <w:p w:rsidR="0095300D" w:rsidRDefault="0095300D" w:rsidP="00DB5445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7.</w:t>
            </w:r>
          </w:p>
        </w:tc>
        <w:tc>
          <w:tcPr>
            <w:tcW w:w="8223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5300D" w:rsidRDefault="0095300D" w:rsidP="00983125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Cs w:val="22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Cs w:val="22"/>
                <w:lang w:val="en-US"/>
              </w:rPr>
              <w:t xml:space="preserve">) </w:t>
            </w:r>
            <w:r w:rsidR="00125BB3" w:rsidRPr="00997325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640" w:dyaOrig="340">
                <v:shape id="_x0000_i1177" type="#_x0000_t75" style="width:81pt;height:18pt" o:ole="">
                  <v:imagedata r:id="rId110" o:title=""/>
                </v:shape>
                <o:OLEObject Type="Embed" ProgID="Equation.DSMT4" ShapeID="_x0000_i1177" DrawAspect="Content" ObjectID="_1467193025" r:id="rId111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;  </w:t>
            </w:r>
            <w:r w:rsidR="00125BB3" w:rsidRPr="000634FD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160" w:dyaOrig="340">
                <v:shape id="_x0000_i1178" type="#_x0000_t75" style="width:57.75pt;height:18pt" o:ole="">
                  <v:imagedata r:id="rId112" o:title=""/>
                </v:shape>
                <o:OLEObject Type="Embed" ProgID="Equation.DSMT4" ShapeID="_x0000_i1178" DrawAspect="Content" ObjectID="_1467193026" r:id="rId113"/>
              </w:object>
            </w:r>
          </w:p>
          <w:p w:rsidR="0095300D" w:rsidRPr="00FF1BA4" w:rsidRDefault="0095300D" w:rsidP="00983125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(ii)  </w:t>
            </w:r>
            <w:r w:rsidRPr="00997325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780" w:dyaOrig="300">
                <v:shape id="_x0000_i1179" type="#_x0000_t75" style="width:90pt;height:15.75pt" o:ole="">
                  <v:imagedata r:id="rId114" o:title=""/>
                </v:shape>
                <o:OLEObject Type="Embed" ProgID="Equation.DSMT4" ShapeID="_x0000_i1179" DrawAspect="Content" ObjectID="_1467193027" r:id="rId115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; </w:t>
            </w:r>
            <w:r w:rsidRPr="000634FD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080" w:dyaOrig="279">
                <v:shape id="_x0000_i1180" type="#_x0000_t75" style="width:54pt;height:14.25pt" o:ole="">
                  <v:imagedata r:id="rId116" o:title=""/>
                </v:shape>
                <o:OLEObject Type="Embed" ProgID="Equation.DSMT4" ShapeID="_x0000_i1180" DrawAspect="Content" ObjectID="_1467193028" r:id="rId117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5300D" w:rsidRPr="00D67FAC" w:rsidRDefault="0095300D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947B15" w:rsidTr="00106844"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0F0571" w:rsidRPr="00BF3669" w:rsidRDefault="000F0571" w:rsidP="0015798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BF3669">
              <w:rPr>
                <w:rFonts w:ascii="Times New Roman" w:hAnsi="Times New Roman"/>
                <w:b/>
                <w:szCs w:val="22"/>
              </w:rPr>
              <w:t>(</w:t>
            </w:r>
            <w:proofErr w:type="spellStart"/>
            <w:r w:rsidRPr="00BF3669">
              <w:rPr>
                <w:rFonts w:ascii="Times New Roman" w:hAnsi="Times New Roman"/>
                <w:b/>
                <w:szCs w:val="22"/>
              </w:rPr>
              <w:t>i</w:t>
            </w:r>
            <w:proofErr w:type="spellEnd"/>
            <w:r w:rsidRPr="00BF3669">
              <w:rPr>
                <w:rFonts w:ascii="Times New Roman" w:hAnsi="Times New Roman"/>
                <w:b/>
                <w:szCs w:val="22"/>
              </w:rPr>
              <w:t>)</w:t>
            </w: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Default="000F0571" w:rsidP="00894DFA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492982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3900" w:dyaOrig="580">
                <v:shape id="_x0000_i1936" type="#_x0000_t75" style="width:195.75pt;height:29.25pt" o:ole="">
                  <v:imagedata r:id="rId118" o:title=""/>
                </v:shape>
                <o:OLEObject Type="Embed" ProgID="Equation.DSMT4" ShapeID="_x0000_i1936" DrawAspect="Content" ObjectID="_1467193029" r:id="rId119"/>
              </w:object>
            </w:r>
          </w:p>
          <w:p w:rsidR="000F0571" w:rsidRPr="00FF1BA4" w:rsidRDefault="000F0571" w:rsidP="00983125">
            <w:pPr>
              <w:rPr>
                <w:rFonts w:ascii="Times New Roman" w:hAnsi="Times New Roman"/>
                <w:szCs w:val="22"/>
                <w:lang w:val="en-US"/>
              </w:rPr>
            </w:pPr>
            <w:r w:rsidRPr="00AB5B16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1500" w:dyaOrig="360">
                <v:shape id="_x0000_i1937" type="#_x0000_t75" style="width:75pt;height:18.75pt" o:ole="">
                  <v:imagedata r:id="rId120" o:title=""/>
                </v:shape>
                <o:OLEObject Type="Embed" ProgID="Equation.DSMT4" ShapeID="_x0000_i1937" DrawAspect="Content" ObjectID="_1467193030" r:id="rId121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9D0A4A" w:rsidRDefault="000F0571" w:rsidP="00DB5445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M1 </w:t>
            </w:r>
          </w:p>
        </w:tc>
      </w:tr>
      <w:tr w:rsidR="000F0571" w:rsidRPr="00947B15" w:rsidTr="00106844">
        <w:tc>
          <w:tcPr>
            <w:tcW w:w="1099" w:type="dxa"/>
            <w:vMerge/>
            <w:vAlign w:val="center"/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Pr="00954898" w:rsidRDefault="000F0571" w:rsidP="00EE78F0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So, </w:t>
            </w:r>
            <w:r w:rsidRPr="00954898">
              <w:rPr>
                <w:position w:val="-12"/>
              </w:rPr>
              <w:object w:dxaOrig="3300" w:dyaOrig="360">
                <v:shape id="_x0000_i1939" type="#_x0000_t75" style="width:164.25pt;height:18.75pt" o:ole="">
                  <v:imagedata r:id="rId122" o:title=""/>
                </v:shape>
                <o:OLEObject Type="Embed" ProgID="Equation.DSMT4" ShapeID="_x0000_i1939" DrawAspect="Content" ObjectID="_1467193031" r:id="rId123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0634FD" w:rsidRDefault="000F0571" w:rsidP="00DB5445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0F0571" w:rsidRPr="00947B15" w:rsidTr="00106844">
        <w:trPr>
          <w:trHeight w:val="516"/>
        </w:trPr>
        <w:tc>
          <w:tcPr>
            <w:tcW w:w="1099" w:type="dxa"/>
            <w:vMerge/>
            <w:vAlign w:val="center"/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0571" w:rsidRPr="0009112B" w:rsidRDefault="000F0571" w:rsidP="0098312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and </w:t>
            </w:r>
            <w:r w:rsidRPr="00954898">
              <w:rPr>
                <w:position w:val="-12"/>
              </w:rPr>
              <w:object w:dxaOrig="2659" w:dyaOrig="360">
                <v:shape id="_x0000_i1933" type="#_x0000_t75" style="width:132.75pt;height:18.75pt" o:ole="">
                  <v:imagedata r:id="rId124" o:title=""/>
                </v:shape>
                <o:OLEObject Type="Embed" ProgID="Equation.DSMT4" ShapeID="_x0000_i1933" DrawAspect="Content" ObjectID="_1467193032" r:id="rId125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Default="000F0571" w:rsidP="00BF366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 A1</w:t>
            </w:r>
          </w:p>
        </w:tc>
      </w:tr>
      <w:tr w:rsidR="000F0571" w:rsidRPr="00947B15" w:rsidTr="00106844">
        <w:trPr>
          <w:trHeight w:val="70"/>
        </w:trPr>
        <w:tc>
          <w:tcPr>
            <w:tcW w:w="1099" w:type="dxa"/>
            <w:vMerge/>
            <w:vAlign w:val="center"/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right w:val="single" w:sz="4" w:space="0" w:color="auto"/>
            </w:tcBorders>
            <w:vAlign w:val="center"/>
          </w:tcPr>
          <w:p w:rsidR="000F0571" w:rsidRPr="00A810A8" w:rsidRDefault="000F0571" w:rsidP="00A810A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A810A8">
              <w:rPr>
                <w:rFonts w:ascii="Times New Roman" w:hAnsi="Times New Roman"/>
                <w:b/>
                <w:szCs w:val="22"/>
              </w:rPr>
              <w:t>Both answers are cso and must come from correct work</w:t>
            </w:r>
          </w:p>
        </w:tc>
        <w:tc>
          <w:tcPr>
            <w:tcW w:w="1134" w:type="dxa"/>
            <w:vAlign w:val="center"/>
          </w:tcPr>
          <w:p w:rsidR="000F0571" w:rsidRDefault="000F0571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BF3669" w:rsidRPr="00947B15" w:rsidTr="00106844">
        <w:tc>
          <w:tcPr>
            <w:tcW w:w="1099" w:type="dxa"/>
            <w:vMerge/>
            <w:tcBorders>
              <w:bottom w:val="single" w:sz="4" w:space="0" w:color="auto"/>
            </w:tcBorders>
            <w:vAlign w:val="center"/>
          </w:tcPr>
          <w:p w:rsidR="00BF3669" w:rsidRPr="00D67FAC" w:rsidRDefault="00BF3669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69" w:rsidRDefault="00BF3669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3669" w:rsidRDefault="00BF3669" w:rsidP="00DB5445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3669" w:rsidRPr="00D67FAC" w:rsidRDefault="00BF3669" w:rsidP="00DB5445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0F0571" w:rsidRPr="00947B15" w:rsidTr="00106844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0F0571" w:rsidRPr="00157983" w:rsidRDefault="000F0571" w:rsidP="0015798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57983">
              <w:rPr>
                <w:rFonts w:ascii="Times New Roman" w:hAnsi="Times New Roman"/>
                <w:b/>
                <w:szCs w:val="22"/>
              </w:rPr>
              <w:t>(ii)</w:t>
            </w:r>
          </w:p>
        </w:tc>
        <w:tc>
          <w:tcPr>
            <w:tcW w:w="8223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0571" w:rsidRPr="00FF1BA4" w:rsidRDefault="000F0571" w:rsidP="00894DFA">
            <w:pPr>
              <w:rPr>
                <w:rFonts w:ascii="Times New Roman" w:hAnsi="Times New Roman"/>
                <w:szCs w:val="22"/>
                <w:lang w:val="en-US"/>
              </w:rPr>
            </w:pPr>
            <w:r w:rsidRPr="00F040C1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2000" w:dyaOrig="639">
                <v:shape id="_x0000_i1966" type="#_x0000_t75" style="width:99.75pt;height:33pt" o:ole="">
                  <v:imagedata r:id="rId126" o:title=""/>
                </v:shape>
                <o:OLEObject Type="Embed" ProgID="Equation.DSMT4" ShapeID="_x0000_i1966" DrawAspect="Content" ObjectID="_1467193033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D67FAC" w:rsidRDefault="000F0571" w:rsidP="00DB5445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157983" w:rsidRPr="00947B15" w:rsidTr="00106844">
        <w:tc>
          <w:tcPr>
            <w:tcW w:w="1099" w:type="dxa"/>
            <w:vMerge/>
            <w:tcBorders>
              <w:bottom w:val="nil"/>
            </w:tcBorders>
            <w:vAlign w:val="center"/>
          </w:tcPr>
          <w:p w:rsidR="00157983" w:rsidRPr="00D67FAC" w:rsidRDefault="0015798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983" w:rsidRDefault="00157983" w:rsidP="00106844">
            <w:pPr>
              <w:rPr>
                <w:rFonts w:ascii="Times New Roman" w:hAnsi="Times New Roman"/>
                <w:szCs w:val="22"/>
                <w:lang w:val="en-US"/>
              </w:rPr>
            </w:pPr>
            <w:r w:rsidRPr="00F040C1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2180" w:dyaOrig="300">
                <v:shape id="_x0000_i1203" type="#_x0000_t75" style="width:109.5pt;height:15.75pt" o:ole="">
                  <v:imagedata r:id="rId128" o:title=""/>
                </v:shape>
                <o:OLEObject Type="Embed" ProgID="Equation.DSMT4" ShapeID="_x0000_i1203" DrawAspect="Content" ObjectID="_1467193034" r:id="rId129"/>
              </w:objec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157983" w:rsidRPr="002F14B7" w:rsidRDefault="00157983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894DFA" w:rsidRPr="00947B15" w:rsidTr="00106844">
        <w:tc>
          <w:tcPr>
            <w:tcW w:w="1099" w:type="dxa"/>
            <w:tcBorders>
              <w:top w:val="nil"/>
              <w:bottom w:val="nil"/>
            </w:tcBorders>
            <w:vAlign w:val="center"/>
          </w:tcPr>
          <w:p w:rsidR="00894DFA" w:rsidRPr="00D67FAC" w:rsidRDefault="00894DFA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DFA" w:rsidRDefault="00894DFA" w:rsidP="00106844">
            <w:pPr>
              <w:rPr>
                <w:rFonts w:ascii="Times New Roman" w:hAnsi="Times New Roman"/>
                <w:szCs w:val="22"/>
                <w:lang w:val="en-US"/>
              </w:rPr>
            </w:pPr>
            <w:r w:rsidRPr="00647350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840" w:dyaOrig="300">
                <v:shape id="_x0000_i1204" type="#_x0000_t75" style="width:92.25pt;height:15.75pt" o:ole="">
                  <v:imagedata r:id="rId130" o:title=""/>
                </v:shape>
                <o:OLEObject Type="Embed" ProgID="Equation.DSMT4" ShapeID="_x0000_i1204" DrawAspect="Content" ObjectID="_1467193035" r:id="rId131"/>
              </w:objec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94DFA" w:rsidRPr="002F14B7" w:rsidRDefault="00894DFA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0F0571" w:rsidRPr="00947B15" w:rsidTr="00106844">
        <w:tc>
          <w:tcPr>
            <w:tcW w:w="1099" w:type="dxa"/>
            <w:tcBorders>
              <w:top w:val="nil"/>
              <w:bottom w:val="nil"/>
            </w:tcBorders>
            <w:vAlign w:val="center"/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71" w:rsidRPr="00EE78F0" w:rsidRDefault="000F0571" w:rsidP="000779C7">
            <w:pPr>
              <w:rPr>
                <w:rFonts w:ascii="Times New Roman" w:hAnsi="Times New Roman"/>
                <w:szCs w:val="22"/>
                <w:lang w:val="en-US"/>
              </w:rPr>
            </w:pPr>
            <w:r w:rsidRPr="008F0654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940" w:dyaOrig="580">
                <v:shape id="_x0000_i1962" type="#_x0000_t75" style="width:48pt;height:29.25pt" o:ole="">
                  <v:imagedata r:id="rId132" o:title=""/>
                </v:shape>
                <o:OLEObject Type="Embed" ProgID="Equation.DSMT4" ShapeID="_x0000_i1962" DrawAspect="Content" ObjectID="_1467193036" r:id="rId133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571" w:rsidRPr="002F14B7" w:rsidRDefault="000F0571" w:rsidP="00DB5445">
            <w:pPr>
              <w:rPr>
                <w:rFonts w:ascii="Times New Roman" w:hAnsi="Times New Roman"/>
                <w:szCs w:val="22"/>
              </w:rPr>
            </w:pPr>
            <w:r w:rsidRPr="002F14B7">
              <w:rPr>
                <w:rFonts w:ascii="Times New Roman" w:hAnsi="Times New Roman"/>
                <w:szCs w:val="22"/>
              </w:rPr>
              <w:t>A1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0F0571" w:rsidRPr="00947B15" w:rsidTr="00106844">
        <w:trPr>
          <w:trHeight w:val="516"/>
        </w:trPr>
        <w:tc>
          <w:tcPr>
            <w:tcW w:w="1099" w:type="dxa"/>
            <w:tcBorders>
              <w:top w:val="nil"/>
            </w:tcBorders>
            <w:vAlign w:val="center"/>
          </w:tcPr>
          <w:p w:rsidR="000F0571" w:rsidRPr="00D67FAC" w:rsidRDefault="000F057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0571" w:rsidRPr="000D22DE" w:rsidRDefault="000F0571" w:rsidP="00894DFA">
            <w:pPr>
              <w:rPr>
                <w:rFonts w:ascii="Times New Roman" w:hAnsi="Times New Roman"/>
                <w:szCs w:val="22"/>
              </w:rPr>
            </w:pPr>
            <w:r w:rsidRPr="008F0654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160" w:dyaOrig="360">
                <v:shape id="_x0000_i1960" type="#_x0000_t75" style="width:108.75pt;height:18.75pt" o:ole="">
                  <v:imagedata r:id="rId134" o:title=""/>
                </v:shape>
                <o:OLEObject Type="Embed" ProgID="Equation.DSMT4" ShapeID="_x0000_i1960" DrawAspect="Content" ObjectID="_1467193037" r:id="rId135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0571" w:rsidRPr="002F14B7" w:rsidRDefault="000F0571" w:rsidP="00894DF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A1A1ft</w:t>
            </w:r>
          </w:p>
        </w:tc>
      </w:tr>
      <w:tr w:rsidR="00106844" w:rsidRPr="00947B15" w:rsidTr="00955032">
        <w:trPr>
          <w:trHeight w:val="144"/>
        </w:trPr>
        <w:tc>
          <w:tcPr>
            <w:tcW w:w="1099" w:type="dxa"/>
            <w:tcBorders>
              <w:bottom w:val="nil"/>
            </w:tcBorders>
            <w:vAlign w:val="center"/>
          </w:tcPr>
          <w:p w:rsidR="00106844" w:rsidRPr="00D67FAC" w:rsidRDefault="00106844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106844" w:rsidRPr="00C36763" w:rsidRDefault="00106844" w:rsidP="00F80607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0D22DE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2700" w:dyaOrig="360">
                <v:shape id="_x0000_i2603" type="#_x0000_t75" style="width:134.25pt;height:18.75pt" o:ole="">
                  <v:imagedata r:id="rId136" o:title=""/>
                </v:shape>
                <o:OLEObject Type="Embed" ProgID="Equation.DSMT4" ShapeID="_x0000_i2603" DrawAspect="Content" ObjectID="_1467193038" r:id="rId137"/>
              </w:object>
            </w:r>
          </w:p>
        </w:tc>
        <w:tc>
          <w:tcPr>
            <w:tcW w:w="1134" w:type="dxa"/>
            <w:vMerge w:val="restart"/>
            <w:vAlign w:val="center"/>
          </w:tcPr>
          <w:p w:rsidR="00106844" w:rsidRPr="002F14B7" w:rsidRDefault="00106844" w:rsidP="00DB544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  <w:r w:rsidRPr="002F14B7">
              <w:rPr>
                <w:rFonts w:ascii="Times New Roman" w:hAnsi="Times New Roman"/>
                <w:szCs w:val="22"/>
              </w:rPr>
              <w:t>1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106844" w:rsidRPr="00D67FAC" w:rsidTr="00106844">
        <w:trPr>
          <w:trHeight w:val="70"/>
        </w:trPr>
        <w:tc>
          <w:tcPr>
            <w:tcW w:w="1099" w:type="dxa"/>
            <w:tcBorders>
              <w:top w:val="nil"/>
            </w:tcBorders>
          </w:tcPr>
          <w:p w:rsidR="00106844" w:rsidRPr="00D67FAC" w:rsidRDefault="00106844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106844" w:rsidRDefault="00106844" w:rsidP="00F80607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106844" w:rsidRPr="002F14B7" w:rsidRDefault="00106844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894DFA" w:rsidRPr="00D67FAC" w:rsidTr="00106844">
        <w:tc>
          <w:tcPr>
            <w:tcW w:w="1099" w:type="dxa"/>
            <w:tcBorders>
              <w:top w:val="nil"/>
              <w:bottom w:val="nil"/>
            </w:tcBorders>
          </w:tcPr>
          <w:p w:rsidR="00894DFA" w:rsidRPr="00D67FAC" w:rsidRDefault="00894DFA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4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4DFA" w:rsidRDefault="00894DFA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397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4DFA" w:rsidRDefault="00894DFA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94DFA" w:rsidRPr="00D67FAC" w:rsidRDefault="00894DFA" w:rsidP="00DB5445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894DFA" w:rsidRPr="00D67FAC" w:rsidTr="00106844">
        <w:tc>
          <w:tcPr>
            <w:tcW w:w="1099" w:type="dxa"/>
            <w:tcBorders>
              <w:top w:val="nil"/>
              <w:bottom w:val="nil"/>
            </w:tcBorders>
          </w:tcPr>
          <w:p w:rsidR="00894DFA" w:rsidRPr="00D67FAC" w:rsidRDefault="00894DFA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4DFA" w:rsidRPr="00D67FAC" w:rsidRDefault="00894DFA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94DFA" w:rsidRPr="00B53B9F" w:rsidRDefault="00277B5A" w:rsidP="00277B5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Total </w:t>
            </w:r>
            <w:r w:rsidR="00894DFA">
              <w:rPr>
                <w:rFonts w:ascii="Times New Roman" w:hAnsi="Times New Roman"/>
                <w:b/>
                <w:szCs w:val="22"/>
              </w:rPr>
              <w:t>9</w:t>
            </w:r>
          </w:p>
        </w:tc>
      </w:tr>
    </w:tbl>
    <w:p w:rsidR="00974023" w:rsidRDefault="00974023" w:rsidP="004B3787">
      <w:pPr>
        <w:ind w:firstLine="720"/>
      </w:pPr>
    </w:p>
    <w:p w:rsidR="00974023" w:rsidRDefault="00974023" w:rsidP="004B3787">
      <w:pPr>
        <w:ind w:firstLine="720"/>
      </w:pPr>
    </w:p>
    <w:p w:rsidR="00974023" w:rsidRDefault="00974023" w:rsidP="004B3787">
      <w:pPr>
        <w:ind w:firstLine="720"/>
      </w:pPr>
    </w:p>
    <w:p w:rsidR="00974023" w:rsidRDefault="00974023" w:rsidP="004B3787">
      <w:pPr>
        <w:ind w:firstLine="720"/>
      </w:pPr>
    </w:p>
    <w:p w:rsidR="00106844" w:rsidRDefault="00106844" w:rsidP="004B3787">
      <w:pPr>
        <w:ind w:firstLine="720"/>
      </w:pPr>
    </w:p>
    <w:p w:rsidR="00974023" w:rsidRDefault="00974023" w:rsidP="004B3787">
      <w:pPr>
        <w:ind w:firstLine="720"/>
      </w:pPr>
    </w:p>
    <w:p w:rsidR="00974023" w:rsidRDefault="00974023" w:rsidP="004B3787">
      <w:pPr>
        <w:ind w:firstLine="720"/>
      </w:pPr>
    </w:p>
    <w:p w:rsidR="00974023" w:rsidRDefault="00974023" w:rsidP="004B3787">
      <w:pPr>
        <w:ind w:firstLine="720"/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8221"/>
        <w:gridCol w:w="1106"/>
      </w:tblGrid>
      <w:tr w:rsidR="00C83688" w:rsidRPr="00947B15" w:rsidTr="00106844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3688" w:rsidRPr="00D67FAC" w:rsidRDefault="00C83688" w:rsidP="00AB357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lastRenderedPageBreak/>
              <w:t>Question Number</w:t>
            </w:r>
          </w:p>
        </w:tc>
        <w:tc>
          <w:tcPr>
            <w:tcW w:w="8221" w:type="dxa"/>
            <w:tcBorders>
              <w:bottom w:val="single" w:sz="4" w:space="0" w:color="auto"/>
              <w:right w:val="nil"/>
            </w:tcBorders>
            <w:vAlign w:val="center"/>
          </w:tcPr>
          <w:p w:rsidR="00C83688" w:rsidRPr="00D67FAC" w:rsidRDefault="00C83688" w:rsidP="00AB357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Scheme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C83688" w:rsidRPr="00D67FAC" w:rsidRDefault="00C83688" w:rsidP="00AB3573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Marks</w:t>
            </w:r>
          </w:p>
        </w:tc>
      </w:tr>
      <w:tr w:rsidR="00C83688" w:rsidRPr="00947B15" w:rsidTr="0010684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688" w:rsidRDefault="00C83688" w:rsidP="00AB357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8</w:t>
            </w:r>
            <w:r w:rsidRPr="00D67FAC"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88" w:rsidRPr="00FF1BA4" w:rsidRDefault="00C83688" w:rsidP="00A30D42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Graph of </w:t>
            </w:r>
            <w:r w:rsidR="000779C7" w:rsidRPr="00BD594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680" w:dyaOrig="340">
                <v:shape id="_x0000_i1216" type="#_x0000_t75" style="width:33.75pt;height:18pt" o:ole="">
                  <v:imagedata r:id="rId138" o:title=""/>
                </v:shape>
                <o:OLEObject Type="Embed" ProgID="Equation.DSMT4" ShapeID="_x0000_i1216" DrawAspect="Content" ObjectID="_1467193039" r:id="rId139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and solving  </w:t>
            </w:r>
            <w:r w:rsidR="0095300D" w:rsidRPr="00AB029C">
              <w:rPr>
                <w:position w:val="-10"/>
              </w:rPr>
              <w:object w:dxaOrig="1840" w:dyaOrig="340">
                <v:shape id="_x0000_i1217" type="#_x0000_t75" style="width:92.25pt;height:18pt" o:ole="">
                  <v:imagedata r:id="rId140" o:title=""/>
                </v:shape>
                <o:OLEObject Type="Embed" ProgID="Equation.DSMT4" ShapeID="_x0000_i1217" DrawAspect="Content" ObjectID="_1467193040" r:id="rId141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3688" w:rsidRPr="00D67FAC" w:rsidRDefault="00C83688" w:rsidP="00AB3573">
            <w:pPr>
              <w:rPr>
                <w:rFonts w:ascii="Times New Roman" w:hAnsi="Times New Roman"/>
                <w:szCs w:val="22"/>
              </w:rPr>
            </w:pPr>
          </w:p>
        </w:tc>
      </w:tr>
      <w:tr w:rsidR="00974023" w:rsidRPr="00947B15" w:rsidTr="00106844">
        <w:trPr>
          <w:trHeight w:val="2212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974023" w:rsidRPr="008540AB" w:rsidRDefault="00974023" w:rsidP="00AB357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8540AB">
              <w:rPr>
                <w:rFonts w:ascii="Times New Roman" w:hAnsi="Times New Roman"/>
                <w:b/>
                <w:szCs w:val="22"/>
              </w:rPr>
              <w:t>(a)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  <w:r w:rsidRPr="002D41D7">
              <w:rPr>
                <w:rFonts w:ascii="Times New Roman" w:hAnsi="Times New Roman"/>
                <w:noProof/>
                <w:szCs w:val="22"/>
                <w:lang w:eastAsia="en-GB"/>
              </w:rPr>
              <w:pict>
                <v:group id="Group 6118" o:spid="_x0000_s1381" style="position:absolute;margin-left:24.35pt;margin-top:7.4pt;width:139.6pt;height:113.85pt;z-index:251664384;mso-position-horizontal-relative:text;mso-position-vertical-relative:text" coordorigin="1833,2531" coordsize="2792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119" o:spid="_x0000_s1382" type="#_x0000_t202" style="position:absolute;left:4304;top:4396;width:32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CbsQA&#10;AADaAAAADwAAAGRycy9kb3ducmV2LnhtbESPzWrDMBCE74W+g9hCbo3cBEpwLZtQKORQH+KGkONi&#10;bf0Ta+Vaqu3k6aNCIcdhZr5hkmw2nRhpcI1lBS/LCARxaXXDlYLD18fzBoTzyBo7y6TgQg6y9PEh&#10;wVjbifc0Fr4SAcIuRgW1930spStrMuiWticO3rcdDPogh0rqAacAN51cRdGrNNhwWKixp/eaynPx&#10;axScdl37c1xh027G6iSja/5ZzLlSi6d5+wbC0+zv4f/2TitYw9+VcANk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KAm7EAAAA2gAAAA8AAAAAAAAAAAAAAAAAmAIAAGRycy9k&#10;b3ducmV2LnhtbFBLBQYAAAAABAAEAPUAAACJAwAAAAA=&#10;" stroked="f">
                    <v:textbox inset="2.26172mm,1.1309mm,2.26172mm,1.1309mm">
                      <w:txbxContent>
                        <w:p w:rsidR="00974023" w:rsidRPr="00D20F47" w:rsidRDefault="00974023" w:rsidP="00C83688">
                          <w:pPr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</w:pPr>
                          <w:proofErr w:type="gramStart"/>
                          <w:r w:rsidRPr="00D20F47"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6120" o:spid="_x0000_s1383" type="#_x0000_t202" style="position:absolute;left:2829;top:3741;width:730;height: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974023" w:rsidRPr="00182EFE" w:rsidRDefault="00974023" w:rsidP="00C83688">
                          <w:pPr>
                            <w:rPr>
                              <w:i/>
                              <w:sz w:val="20"/>
                            </w:rPr>
                          </w:pPr>
                          <w:r w:rsidRPr="001B7478">
                            <w:rPr>
                              <w:i/>
                              <w:position w:val="-12"/>
                              <w:sz w:val="20"/>
                            </w:rPr>
                            <w:object w:dxaOrig="520" w:dyaOrig="340">
                              <v:shape id="_x0000_i2088" type="#_x0000_t75" style="width:27pt;height:18pt" o:ole="">
                                <v:imagedata r:id="rId142" o:title=""/>
                              </v:shape>
                              <o:OLEObject Type="Embed" ProgID="Equation.DSMT4" ShapeID="_x0000_i2088" DrawAspect="Content" ObjectID="_1467193063" r:id="rId143"/>
                            </w:object>
                          </w:r>
                        </w:p>
                      </w:txbxContent>
                    </v:textbox>
                  </v:shape>
                  <v:shape id="Text Box 6121" o:spid="_x0000_s1384" type="#_x0000_t202" style="position:absolute;left:3160;top:2531;width:321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2h9sMA&#10;AADaAAAADwAAAGRycy9kb3ducmV2LnhtbESPQWvCQBSE70L/w/IK3nRjDkGiq4ggeGgOjUVyfGRf&#10;k9js2zS7TWJ/fVcoeBxm5htmu59MKwbqXWNZwWoZgSAurW64UvBxOS3WIJxH1thaJgV3crDfvcy2&#10;mGo78jsNua9EgLBLUUHtfZdK6cqaDLql7YiD92l7gz7IvpK6xzHATSvjKEqkwYbDQo0dHWsqv/If&#10;o6A4t7fva4zNbT1UhYx+s7d8ypSav06HDQhPk3+G/9tnrSCBx5VwA+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2h9sMAAADaAAAADwAAAAAAAAAAAAAAAACYAgAAZHJzL2Rv&#10;d25yZXYueG1sUEsFBgAAAAAEAAQA9QAAAIgDAAAAAA==&#10;" stroked="f">
                    <v:textbox inset="2.26172mm,1.1309mm,2.26172mm,1.1309mm">
                      <w:txbxContent>
                        <w:p w:rsidR="00974023" w:rsidRPr="00D20F47" w:rsidRDefault="00974023" w:rsidP="00C83688">
                          <w:pPr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</w:pPr>
                          <w:proofErr w:type="gramStart"/>
                          <w:r w:rsidRPr="00D20F47"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Text Box 6122" o:spid="_x0000_s1385" type="#_x0000_t202" style="position:absolute;left:3159;top:4413;width:501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<v:textbox>
                      <w:txbxContent>
                        <w:p w:rsidR="00974023" w:rsidRPr="00D20F47" w:rsidRDefault="00974023" w:rsidP="00C83688">
                          <w:pPr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</w:pPr>
                          <w:r w:rsidRPr="00D20F47">
                            <w:rPr>
                              <w:rFonts w:ascii="Times New Roman" w:hAnsi="Times New Roman"/>
                              <w:i/>
                              <w:szCs w:val="22"/>
                            </w:rPr>
                            <w:t>O</w:t>
                          </w:r>
                        </w:p>
                      </w:txbxContent>
                    </v:textbox>
                  </v:shape>
                  <v:line id="Line 6123" o:spid="_x0000_s1386" style="position:absolute;flip:y;visibility:visible;mso-wrap-style:square" from="3480,2667" to="3480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GDHMAAAADaAAAADwAAAGRycy9kb3ducmV2LnhtbERPy2oCMRTdF/yHcIXuaqIwpY5GUWmL&#10;Wx+Iy+vkOjOa3AyT1Jn+fbMQujyc93zZOyse1Ibas4bxSIEgLrypudRwPHy9fYAIEdmg9UwafinA&#10;cjF4mWNufMc7euxjKVIIhxw1VDE2uZShqMhhGPmGOHFX3zqMCbalNC12KdxZOVHqXTqsOTVU2NCm&#10;ouK+/3EavtV23d2mmdrcssspW/f2/nm2Wr8O+9UMRKQ+/ouf7q3RkLamK+kGyM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hgxzAAAAA2gAAAA8AAAAAAAAAAAAAAAAA&#10;oQIAAGRycy9kb3ducmV2LnhtbFBLBQYAAAAABAAEAPkAAACOAwAAAAA=&#10;" strokeweight="1.5pt">
                    <v:stroke endarrow="block"/>
                  </v:line>
                  <v:line id="Line 6124" o:spid="_x0000_s1387" style="position:absolute;visibility:visible;mso-wrap-style:square" from="1833,4479" to="4550,4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86aMIAAADaAAAADwAAAGRycy9kb3ducmV2LnhtbESPT4vCMBTE7wt+h/AEb2vqnxWtRhHB&#10;XS97sHrQ26N5ttXmpTRR67c3guBxmJnfMLNFY0pxo9oVlhX0uhEI4tTqgjMF+936ewzCeWSNpWVS&#10;8CAHi3nra4axtnfe0i3xmQgQdjEqyL2vYildmpNB17UVcfBOtjbog6wzqWu8B7gpZT+KRtJgwWEh&#10;x4pWOaWX5GoU/OBglG3/D/60GR7PzYq495v8KdVpN8spCE+N/4Tf7Y1WMIHXlX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86aMIAAADaAAAADwAAAAAAAAAAAAAA&#10;AAChAgAAZHJzL2Rvd25yZXYueG1sUEsFBgAAAAAEAAQA+QAAAJADAAAAAA==&#10;" strokeweight="1.5pt">
                    <v:stroke endarrow="block"/>
                  </v:line>
                  <v:group id="Group 6125" o:spid="_x0000_s1388" style="position:absolute;left:1865;top:2672;width:2394;height:1738;flip:x y" coordorigin="2851,3209" coordsize="3056,2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zOoTFAAAA2wAA&#10;AA8AAAAAAAAAAAAAAAAAqgIAAGRycy9kb3ducmV2LnhtbFBLBQYAAAAABAAEAPoAAACcAwAAAAA=&#10;">
                    <v:shape id="Freeform 6126" o:spid="_x0000_s1389" style="position:absolute;left:5673;top:3209;width:234;height:10;rotation:11480830fd;visibility:visible;mso-wrap-style:square;v-text-anchor:top" coordsize="382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7bLMIA&#10;AADbAAAADwAAAGRycy9kb3ducmV2LnhtbERPTYvCMBC9C/6HMMLeNK0sItUoy4KgIILd3YO3sRnb&#10;ajMpSdTqr98sLHibx/uc+bIzjbiR87VlBekoAUFcWF1zqeD7azWcgvABWWNjmRQ8yMNy0e/NMdP2&#10;znu65aEUMYR9hgqqENpMSl9UZNCPbEscuZN1BkOErpTa4T2Gm0aOk2QiDdYcGyps6bOi4pJfjYL8&#10;+OMO8v2yW23abZqv98+0OZ6Veht0HzMQgbrwEv+71zrOT+Hvl3iA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rtsswgAAANsAAAAPAAAAAAAAAAAAAAAAAJgCAABkcnMvZG93&#10;bnJldi54bWxQSwUGAAAAAAQABAD1AAAAhwMAAAAA&#10;" path="m,13l185,,382,e" filled="f" strokecolor="red" strokeweight="1.5pt">
                      <v:path arrowok="t" o:connecttype="custom" o:connectlocs="0,10;113,0;234,0" o:connectangles="0,0,0"/>
                    </v:shape>
                    <v:line id="Line 6127" o:spid="_x0000_s1390" style="position:absolute;rotation:11480830fd;visibility:visible;mso-wrap-style:square" from="5440,3238" to="567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oRLsAAAADbAAAADwAAAGRycy9kb3ducmV2LnhtbERPzWrCQBC+F3yHZQQvopt6KCW6SisI&#10;FnrQ6AMM2WkSm50NuxONb98VCt7m4/ud1WZwrbpSiI1nA6/zDBRx6W3DlYHzaTd7BxUF2WLrmQzc&#10;KcJmPXpZYW79jY90LaRSKYRjjgZqkS7XOpY1OYxz3xEn7scHh5JgqLQNeEvhrtWLLHvTDhtODTV2&#10;tK2p/C16Z4Av3zp8HejcuUr2l6KfSv85NWYyHj6WoIQGeYr/3Xub5i/g8Us6QK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KES7AAAAA2wAAAA8AAAAAAAAAAAAAAAAA&#10;oQIAAGRycy9kb3ducmV2LnhtbFBLBQYAAAAABAAEAPkAAACOAwAAAAA=&#10;" strokecolor="red" strokeweight="1.5pt"/>
                    <v:line id="Line 6128" o:spid="_x0000_s1391" style="position:absolute;rotation:-11480830fd;flip:y;visibility:visible;mso-wrap-style:square" from="5215,3257" to="5441,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JUtcEAAADbAAAADwAAAGRycy9kb3ducmV2LnhtbERPW2vCMBR+H+w/hDPY20y3gUg1Lbsw&#10;FATBKj4fmrOktDkpTaadv94Igm/n47ueRTm6ThxpCI1nBa+TDARx7XXDRsF+9/MyAxEissbOMyn4&#10;pwBl8fiwwFz7E2/pWEUjUgiHHBXYGPtcylBbchgmvidO3K8fHMYEByP1gKcU7jr5lmVT6bDh1GCx&#10;py9LdVv9OQXLHYewNLZd9+abD5/t5nyoNko9P40fcxCRxngX39wrnea/w/WXdIAsL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MlS1wQAAANsAAAAPAAAAAAAAAAAAAAAA&#10;AKECAABkcnMvZG93bnJldi54bWxQSwUGAAAAAAQABAD5AAAAjwMAAAAA&#10;" strokecolor="red" strokeweight="1.5pt"/>
                    <v:line id="Line 6129" o:spid="_x0000_s1392" style="position:absolute;rotation:-11480830fd;flip:y;visibility:visible;mso-wrap-style:square" from="4983,3285" to="5216,3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vMwcEAAADbAAAADwAAAGRycy9kb3ducmV2LnhtbERPW2vCMBR+H+w/hDPY20w3hkg1Lbsw&#10;FATBKj4fmrOktDkpTaadv94Igm/n47ueRTm6ThxpCI1nBa+TDARx7XXDRsF+9/MyAxEissbOMyn4&#10;pwBl8fiwwFz7E2/pWEUjUgiHHBXYGPtcylBbchgmvidO3K8fHMYEByP1gKcU7jr5lmVT6bDh1GCx&#10;py9LdVv9OQXLHYewNLZd9+abD5/t5nyoNko9P40fcxCRxngX39wrnea/w/WXdIAsL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28zBwQAAANsAAAAPAAAAAAAAAAAAAAAA&#10;AKECAABkcnMvZG93bnJldi54bWxQSwUGAAAAAAQABAD5AAAAjwMAAAAA&#10;" strokecolor="red" strokeweight="1.5pt"/>
                    <v:line id="Line 6130" o:spid="_x0000_s1393" style="position:absolute;rotation:-11480830fd;flip:y;visibility:visible;mso-wrap-style:square" from="4753,3323" to="4987,3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dpWsEAAADbAAAADwAAAGRycy9kb3ducmV2LnhtbERPW2vCMBR+H+w/hDPY20w3mEg1Lbsw&#10;FATBKj4fmrOktDkpTaadv94Igm/n47ueRTm6ThxpCI1nBa+TDARx7XXDRsF+9/MyAxEissbOMyn4&#10;pwBl8fiwwFz7E2/pWEUjUgiHHBXYGPtcylBbchgmvidO3K8fHMYEByP1gKcU7jr5lmVT6bDh1GCx&#10;py9LdVv9OQXLHYewNLZd9+abD5/t5nyoNko9P40fcxCRxngX39wrnea/w/WXdIAsL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l2lawQAAANsAAAAPAAAAAAAAAAAAAAAA&#10;AKECAABkcnMvZG93bnJldi54bWxQSwUGAAAAAAQABAD5AAAAjwMAAAAA&#10;" strokecolor="red" strokeweight="1.5pt"/>
                    <v:line id="Line 6131" o:spid="_x0000_s1394" style="position:absolute;rotation:-11480830fd;flip:y;visibility:visible;mso-wrap-style:square" from="4530,3362" to="4756,3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X3LcEAAADbAAAADwAAAGRycy9kb3ducmV2LnhtbERP32vCMBB+F/Y/hBvsTdPtQUY1FnWM&#10;CgPBKj4fzZmUNpfSRO321y+DgW/38f28ZTG6TtxoCI1nBa+zDARx7XXDRsHp+Dl9BxEissbOMyn4&#10;pgDF6mmyxFz7Ox/oVkUjUgiHHBXYGPtcylBbchhmvidO3MUPDmOCg5F6wHsKd518y7K5dNhwarDY&#10;09ZS3VZXp6A8cgilse1Xbz74vGn3P+dqr9TL87hegIg0xof4373Taf4c/n5JB8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RfctwQAAANsAAAAPAAAAAAAAAAAAAAAA&#10;AKECAABkcnMvZG93bnJldi54bWxQSwUGAAAAAAQABAD5AAAAjwMAAAAA&#10;" strokecolor="red" strokeweight="1.5pt"/>
                    <v:shape id="Freeform 6132" o:spid="_x0000_s1395" style="position:absolute;left:4300;top:3410;width:233;height:49;rotation:11480830fd;visibility:visible;mso-wrap-style:square;v-text-anchor:top" coordsize="38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LlJ8QA&#10;AADbAAAADwAAAGRycy9kb3ducmV2LnhtbERPTWvCQBC9F/wPywi9NZv2YCXNKo0Y8SCFaoT2Ns2O&#10;STA7G7Ibjf++Wyh4m8f7nHQ5mlZcqHeNZQXPUQyCuLS64UpBccif5iCcR9bYWiYFN3KwXEweUky0&#10;vfInXfa+EiGEXYIKau+7REpX1mTQRbYjDtzJ9gZ9gH0ldY/XEG5a+RLHM2mw4dBQY0ermsrzfjAK&#10;fr6y3Xex2cw/suNaD+db62enXKnH6fj+BsLT6O/if/dWh/mv8PdLO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i5SfEAAAA2wAAAA8AAAAAAAAAAAAAAAAAmAIAAGRycy9k&#10;b3ducmV2LnhtbFBLBQYAAAAABAAEAPUAAACJAwAAAAA=&#10;" path="m,66l184,39,381,e" filled="f" strokecolor="red" strokeweight="1.5pt">
                      <v:path arrowok="t" o:connecttype="custom" o:connectlocs="0,49;113,29;233,0" o:connectangles="0,0,0"/>
                    </v:shape>
                    <v:shape id="Freeform 6133" o:spid="_x0000_s1396" style="position:absolute;left:4081;top:3479;width:226;height:78;rotation:11480830fd;visibility:visible;mso-wrap-style:square;v-text-anchor:top" coordsize="369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yDcYA&#10;AADbAAAADwAAAGRycy9kb3ducmV2LnhtbESPQWvCQBCF74X+h2UKvZS6qUIboquUolA8WLT24G3I&#10;TpNgdjbsrib+e+cgeJvhvXnvm9licK06U4iNZwNvowwUceltw5WB/e/qNQcVE7LF1jMZuFCExfzx&#10;YYaF9T1v6bxLlZIQjgUaqFPqCq1jWZPDOPIdsWj/PjhMsoZK24C9hLtWj7PsXTtsWBpq7OirpvK4&#10;OzkDYbMcN/0hn7j1S77++1kO+4/j1pjnp+FzCirRkO7m2/W3FXyBlV9kAD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VyDcYAAADbAAAADwAAAAAAAAAAAAAAAACYAgAAZHJz&#10;L2Rvd25yZXYueG1sUEsFBgAAAAAEAAQA9QAAAIsDAAAAAA==&#10;" path="m,105l185,52,369,e" filled="f" strokecolor="red" strokeweight="1.5pt">
                      <v:path arrowok="t" o:connecttype="custom" o:connectlocs="0,78;113,39;226,0" o:connectangles="0,0,0"/>
                    </v:shape>
                    <v:shape id="Freeform 6134" o:spid="_x0000_s1397" style="position:absolute;left:3855;top:3575;width:234;height:107;rotation:11480830fd;visibility:visible;mso-wrap-style:square;v-text-anchor:top" coordsize="38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SPcMA&#10;AADbAAAADwAAAGRycy9kb3ducmV2LnhtbERPTWvCQBC9F/oflin0VjexKDW6kVpo6UWwRgRvQ3ZM&#10;YrOzS3aj8d+7QqG3ebzPWSwH04ozdb6xrCAdJSCIS6sbrhTsis+XNxA+IGtsLZOCK3lY5o8PC8y0&#10;vfAPnbehEjGEfYYK6hBcJqUvazLoR9YRR+5oO4Mhwq6SusNLDDetHCfJVBpsODbU6OijpvJ32xsF&#10;SXFKq75fT10xOew3K3348q9Oqeen4X0OItAQ/sV/7m8d58/g/ks8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gSPcMAAADbAAAADwAAAAAAAAAAAAAAAACYAgAAZHJzL2Rv&#10;d25yZXYueG1sUEsFBgAAAAAEAAQA9QAAAIgDAAAAAA==&#10;" path="m,145l184,79,382,e" filled="f" strokecolor="red" strokeweight="1.5pt">
                      <v:path arrowok="t" o:connecttype="custom" o:connectlocs="0,107;113,58;234,0" o:connectangles="0,0,0"/>
                    </v:shape>
                    <v:shape id="Freeform 6135" o:spid="_x0000_s1398" style="position:absolute;left:3633;top:3702;width:234;height:156;rotation:11480830fd;visibility:visible;mso-wrap-style:square;v-text-anchor:top" coordsize="382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5X+8IA&#10;AADbAAAADwAAAGRycy9kb3ducmV2LnhtbERPu2rDMBTdA/0HcQtdTCw3QwmuldAaGryV5gHpdiPd&#10;2CbWlbGU2O3XV0Mh4+G8i/VkO3GjwbeOFTynGQhi7UzLtYL97mO+BOEDssHOMSn4IQ/r1cOswNy4&#10;kb/otg21iCHsc1TQhNDnUnrdkEWfup44cmc3WAwRDrU0A44x3HZykWUv0mLLsaHBnsqG9GV7tQrI&#10;ySCP76dD8vlbVuN3lmy0TpR6epzeXkEEmsJd/O+ujIJFXB+/x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lf7wgAAANsAAAAPAAAAAAAAAAAAAAAAAJgCAABkcnMvZG93&#10;bnJldi54bWxQSwUGAAAAAAQABAD1AAAAhwMAAAAA&#10;" path="m,210l197,118,382,e" filled="f" strokecolor="red" strokeweight="1.5pt">
                      <v:path arrowok="t" o:connecttype="custom" o:connectlocs="0,156;121,88;234,0" o:connectangles="0,0,0"/>
                    </v:shape>
                    <v:shape id="Freeform 6136" o:spid="_x0000_s1399" style="position:absolute;left:3424;top:3876;width:225;height:233;rotation:11480830fd;visibility:visible;mso-wrap-style:square;v-text-anchor:top" coordsize="368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ZyMEA&#10;AADbAAAADwAAAGRycy9kb3ducmV2LnhtbESPQWsCMRSE74X+h/AEbzW7giJbo2jBsteoIN4em9fN&#10;YvKybKJu/31TKPQ4zMw3zHo7eiceNMQusIJyVoAgboLpuFVwPh3eViBiQjboApOCb4qw3by+rLEy&#10;4cmaHsfUigzhWKECm1JfSRkbSx7jLPTE2fsKg8eU5dBKM+Azw72T86JYSo8d5wWLPX1Yam7Hu1fw&#10;WZuw1Gft5FXr2hWXqy33C6Wmk3H3DiLRmP7Df+3aKJiX8Psl/w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w2cjBAAAA2wAAAA8AAAAAAAAAAAAAAAAAmAIAAGRycy9kb3du&#10;cmV2LnhtbFBLBQYAAAAABAAEAPUAAACGAwAAAAA=&#10;" path="m,316l184,171,276,92,368,e" filled="f" strokecolor="red" strokeweight="1.5pt">
                      <v:path arrowok="t" o:connecttype="custom" o:connectlocs="0,233;113,126;169,68;225,0" o:connectangles="0,0,0,0"/>
                    </v:shape>
                    <v:shape id="Freeform 6137" o:spid="_x0000_s1400" style="position:absolute;left:3217;top:4128;width:234;height:350;rotation:11480830fd;visibility:visible;mso-wrap-style:square;v-text-anchor:top" coordsize="382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krccA&#10;AADbAAAADwAAAGRycy9kb3ducmV2LnhtbESPT2vCQBTE74V+h+UVequb5lA0dQ3iH/BQK0Z78PbI&#10;vmRDs29DdtW0n75bEDwOM/MbZpoPthUX6n3jWMHrKAFBXDrdcK3geFi/jEH4gKyxdUwKfshDPnt8&#10;mGKm3ZX3dClCLSKEfYYKTAhdJqUvDVn0I9cRR69yvcUQZV9L3eM1wm0r0yR5kxYbjgsGO1oYKr+L&#10;s1XwO9HLzUe3XZivfXLcnarPVbE+K/X8NMzfQQQawj18a2+0gjSF/y/xB8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7ZK3HAAAA2wAAAA8AAAAAAAAAAAAAAAAAmAIAAGRy&#10;cy9kb3ducmV2LnhtbFBLBQYAAAAABAAEAPUAAACMAwAAAAA=&#10;" path="m,473l92,368,185,263,290,145,382,e" filled="f" strokecolor="red" strokeweight="1.5pt">
                      <v:path arrowok="t" o:connecttype="custom" o:connectlocs="0,350;56,272;113,195;178,107;234,0" o:connectangles="0,0,0,0,0"/>
                    </v:shape>
                    <v:shape id="Freeform 6138" o:spid="_x0000_s1401" style="position:absolute;left:3021;top:4495;width:234;height:535;rotation:11480830fd;visibility:visible;mso-wrap-style:square;v-text-anchor:top" coordsize="382,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FoG8MA&#10;AADbAAAADwAAAGRycy9kb3ducmV2LnhtbESPQYvCMBSE7wv+h/AEb5rqoizVKCIoK3hRF9Hbo3m2&#10;3U1eahO1/nsjCHscZuYbZjJrrBE3qn3pWEG/l4AgzpwuOVfws192v0D4gKzROCYFD/Iwm7Y+Jphq&#10;d+ct3XYhFxHCPkUFRQhVKqXPCrLoe64ijt7Z1RZDlHUudY33CLdGDpJkJC2WHBcKrGhRUPa3u1oF&#10;p35+2B6uldmY32FYH1eocX5RqtNu5mMQgZrwH363v7WCwSe8vsQf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FoG8MAAADbAAAADwAAAAAAAAAAAAAAAACYAgAAZHJzL2Rv&#10;d25yZXYueG1sUEsFBgAAAAAEAAQA9QAAAIgDAAAAAA==&#10;" path="m,723l92,565,198,394,290,210,382,e" filled="f" strokecolor="red" strokeweight="1.5pt">
                      <v:path arrowok="t" o:connecttype="custom" o:connectlocs="0,535;56,418;121,292;178,155;234,0" o:connectangles="0,0,0,0,0"/>
                    </v:shape>
                    <v:shape id="Freeform 6139" o:spid="_x0000_s1402" style="position:absolute;left:2851;top:5047;width:225;height:779;rotation:11480830fd;visibility:visible;mso-wrap-style:square;v-text-anchor:top" coordsize="368,1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vXOsIA&#10;AADbAAAADwAAAGRycy9kb3ducmV2LnhtbESPQWsCMRSE74L/ITyhN81WrK5boxRB8SSo7f1187pZ&#10;3LwsSepu/70pCB6HmfmGWW1624gb+VA7VvA6yUAQl07XXCn4vOzGOYgQkTU2jknBHwXYrIeDFRba&#10;dXyi2zlWIkE4FKjAxNgWUobSkMUwcS1x8n6ctxiT9JXUHrsEt42cZtlcWqw5LRhsaWuovJ5/rYJ9&#10;vv9e7o7Lq5nZLv9qtvM3v0ClXkb9xzuISH18hh/tg1YwncH/l/Q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9c6wgAAANsAAAAPAAAAAAAAAAAAAAAAAJgCAABkcnMvZG93&#10;bnJldi54bWxQSwUGAAAAAAQABAD1AAAAhwMAAAAA&#10;" path="m,1052l52,934,92,815,184,552,276,276,368,e" filled="f" strokecolor="red" strokeweight="1.5pt">
                      <v:path arrowok="t" o:connecttype="custom" o:connectlocs="0,779;32,692;56,604;113,409;169,204;225,0" o:connectangles="0,0,0,0,0,0"/>
                    </v:shape>
                    <v:line id="Line 6140" o:spid="_x0000_s1403" style="position:absolute;visibility:visible;mso-wrap-style:square" from="4277,4483" to="4277,4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/v:group>
                </v:group>
              </w:pict>
            </w: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  <w:p w:rsidR="00974023" w:rsidRPr="008632F4" w:rsidRDefault="00974023" w:rsidP="00157983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974023" w:rsidRPr="00D67FAC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  <w:p w:rsidR="00974023" w:rsidRPr="00D67FAC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974023" w:rsidRPr="00947B15" w:rsidTr="00106844">
        <w:trPr>
          <w:trHeight w:val="240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974023" w:rsidRDefault="00974023" w:rsidP="00AB3573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2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DC76C0" w:rsidRDefault="00974023" w:rsidP="00AB3573">
            <w:pPr>
              <w:jc w:val="right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4023" w:rsidRPr="00D67FAC" w:rsidRDefault="00974023" w:rsidP="00AB3573">
            <w:pPr>
              <w:jc w:val="right"/>
              <w:rPr>
                <w:rFonts w:ascii="Times New Roman" w:hAnsi="Times New Roman"/>
                <w:b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D67FAC" w:rsidTr="00106844">
        <w:tc>
          <w:tcPr>
            <w:tcW w:w="1101" w:type="dxa"/>
            <w:tcBorders>
              <w:top w:val="single" w:sz="4" w:space="0" w:color="auto"/>
              <w:bottom w:val="nil"/>
            </w:tcBorders>
          </w:tcPr>
          <w:p w:rsidR="00974023" w:rsidRPr="008540AB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8540AB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B53B9F" w:rsidRDefault="00974023" w:rsidP="00B91141">
            <w:pPr>
              <w:rPr>
                <w:rFonts w:ascii="Times New Roman" w:hAnsi="Times New Roman"/>
                <w:szCs w:val="22"/>
                <w:lang w:val="en-US"/>
              </w:rPr>
            </w:pPr>
            <w:r w:rsidRPr="0001300D">
              <w:rPr>
                <w:rFonts w:ascii="Times New Roman" w:hAnsi="Times New Roman"/>
                <w:position w:val="-46"/>
                <w:szCs w:val="22"/>
                <w:lang w:val="en-US"/>
              </w:rPr>
              <w:object w:dxaOrig="2420" w:dyaOrig="1140">
                <v:shape id="_x0000_i2093" type="#_x0000_t75" style="width:120.75pt;height:57.75pt" o:ole="">
                  <v:imagedata r:id="rId144" o:title=""/>
                </v:shape>
                <o:OLEObject Type="Embed" ProgID="Equation.DSMT4" ShapeID="_x0000_i2093" DrawAspect="Content" ObjectID="_1467193041" r:id="rId145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2F14B7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7F6681" w:rsidRDefault="00974023" w:rsidP="003B7391">
            <w:pPr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{</w:t>
            </w:r>
            <w:r w:rsidRPr="00543D99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640" w:dyaOrig="300">
                <v:shape id="_x0000_i2096" type="#_x0000_t75" style="width:81pt;height:15.75pt" o:ole="">
                  <v:imagedata r:id="rId146" o:title=""/>
                </v:shape>
                <o:OLEObject Type="Embed" ProgID="Equation.DSMT4" ShapeID="_x0000_i2096" DrawAspect="Content" ObjectID="_1467193042" r:id="rId147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or  </w:t>
            </w:r>
            <w:r w:rsidRPr="00BD594A">
              <w:rPr>
                <w:rFonts w:ascii="Times New Roman" w:hAnsi="Times New Roman"/>
                <w:position w:val="-16"/>
                <w:szCs w:val="22"/>
                <w:lang w:val="en-US"/>
              </w:rPr>
              <w:object w:dxaOrig="1840" w:dyaOrig="420">
                <v:shape id="_x0000_i2097" type="#_x0000_t75" style="width:92.25pt;height:20.25pt" o:ole="">
                  <v:imagedata r:id="rId148" o:title=""/>
                </v:shape>
                <o:OLEObject Type="Embed" ProgID="Equation.DSMT4" ShapeID="_x0000_i2097" DrawAspect="Content" ObjectID="_1467193043" r:id="rId149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>}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D67FAC" w:rsidRDefault="00974023" w:rsidP="00AB3573">
            <w:pPr>
              <w:rPr>
                <w:rFonts w:ascii="Times New Roman" w:hAnsi="Times New Roman"/>
                <w:szCs w:val="22"/>
              </w:rPr>
            </w:pP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B53B9F" w:rsidRDefault="00974023" w:rsidP="003B7391">
            <w:pPr>
              <w:rPr>
                <w:rFonts w:ascii="Times New Roman" w:hAnsi="Times New Roman"/>
                <w:szCs w:val="22"/>
                <w:lang w:val="en-US"/>
              </w:rPr>
            </w:pPr>
            <w:r w:rsidRPr="00BD594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280" w:dyaOrig="300">
                <v:shape id="_x0000_i2114" type="#_x0000_t75" style="width:63.75pt;height:15.75pt" o:ole="">
                  <v:imagedata r:id="rId150" o:title=""/>
                </v:shape>
                <o:OLEObject Type="Embed" ProgID="Equation.DSMT4" ShapeID="_x0000_i2114" DrawAspect="Content" ObjectID="_1467193044" r:id="rId151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     or       </w:t>
            </w:r>
            <w:r w:rsidRPr="00BD594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440" w:dyaOrig="340">
                <v:shape id="_x0000_i2115" type="#_x0000_t75" style="width:1in;height:18pt" o:ole="">
                  <v:imagedata r:id="rId152" o:title=""/>
                </v:shape>
                <o:OLEObject Type="Embed" ProgID="Equation.DSMT4" ShapeID="_x0000_i2115" DrawAspect="Content" ObjectID="_1467193045" r:id="rId153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D67FAC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3B7391">
            <w:pPr>
              <w:rPr>
                <w:rFonts w:ascii="Times New Roman" w:hAnsi="Times New Roman"/>
                <w:szCs w:val="22"/>
                <w:lang w:val="en-US"/>
              </w:rPr>
            </w:pPr>
            <w:r w:rsidRPr="00081593">
              <w:rPr>
                <w:rFonts w:ascii="Times New Roman" w:hAnsi="Times New Roman"/>
                <w:position w:val="-48"/>
                <w:szCs w:val="22"/>
                <w:lang w:val="en-US"/>
              </w:rPr>
              <w:object w:dxaOrig="2560" w:dyaOrig="1060">
                <v:shape id="_x0000_i2111" type="#_x0000_t75" style="width:128.25pt;height:53.25pt" o:ole="">
                  <v:imagedata r:id="rId154" o:title=""/>
                </v:shape>
                <o:OLEObject Type="Embed" ProgID="Equation.DSMT4" ShapeID="_x0000_i2111" DrawAspect="Content" ObjectID="_1467193046" r:id="rId155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2F14B7" w:rsidRDefault="00974023" w:rsidP="00AB3573">
            <w:pPr>
              <w:rPr>
                <w:rFonts w:ascii="Times New Roman" w:hAnsi="Times New Roman"/>
                <w:szCs w:val="22"/>
              </w:rPr>
            </w:pPr>
            <w:r w:rsidRPr="003B7391">
              <w:rPr>
                <w:rFonts w:ascii="Times New Roman" w:hAnsi="Times New Roman"/>
                <w:b/>
                <w:szCs w:val="22"/>
              </w:rPr>
              <w:t>d</w:t>
            </w: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3B7391">
            <w:pPr>
              <w:rPr>
                <w:rFonts w:ascii="Times New Roman" w:hAnsi="Times New Roman"/>
                <w:szCs w:val="22"/>
                <w:lang w:val="en-US"/>
              </w:rPr>
            </w:pPr>
            <w:r w:rsidRPr="00BD594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280" w:dyaOrig="300">
                <v:shape id="_x0000_i2109" type="#_x0000_t75" style="width:63.75pt;height:15.75pt" o:ole="">
                  <v:imagedata r:id="rId156" o:title=""/>
                </v:shape>
                <o:OLEObject Type="Embed" ProgID="Equation.DSMT4" ShapeID="_x0000_i2109" DrawAspect="Content" ObjectID="_1467193047" r:id="rId157"/>
              </w:objec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</w:tcBorders>
            <w:vAlign w:val="center"/>
          </w:tcPr>
          <w:p w:rsidR="00974023" w:rsidRPr="00D67FAC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  <w:r w:rsidRPr="006C21E2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A03839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  <w:vAlign w:val="center"/>
          </w:tcPr>
          <w:p w:rsidR="00974023" w:rsidRDefault="00974023" w:rsidP="00AB3573">
            <w:pPr>
              <w:rPr>
                <w:rFonts w:ascii="Times New Roman" w:hAnsi="Times New Roman"/>
                <w:szCs w:val="22"/>
              </w:rPr>
            </w:pP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nil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277B5A">
            <w:pPr>
              <w:rPr>
                <w:rFonts w:ascii="Times New Roman" w:hAnsi="Times New Roman"/>
                <w:szCs w:val="22"/>
                <w:lang w:val="en-US"/>
              </w:rPr>
            </w:pPr>
            <w:r w:rsidRPr="00BD594A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499" w:dyaOrig="300">
                <v:shape id="_x0000_i2105" type="#_x0000_t75" style="width:24pt;height:15.75pt" o:ole="">
                  <v:imagedata r:id="rId158" o:title=""/>
                </v:shape>
                <o:OLEObject Type="Embed" ProgID="Equation.DSMT4" ShapeID="_x0000_i2105" DrawAspect="Content" ObjectID="_1467193048" r:id="rId159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2F14B7" w:rsidRDefault="00974023" w:rsidP="00AB357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B1</w:t>
            </w:r>
          </w:p>
        </w:tc>
      </w:tr>
      <w:tr w:rsidR="00974023" w:rsidRPr="00D67FAC" w:rsidTr="00106844">
        <w:tc>
          <w:tcPr>
            <w:tcW w:w="1101" w:type="dxa"/>
            <w:tcBorders>
              <w:top w:val="nil"/>
              <w:bottom w:val="single" w:sz="4" w:space="0" w:color="auto"/>
            </w:tcBorders>
          </w:tcPr>
          <w:p w:rsidR="00974023" w:rsidRPr="00D67FAC" w:rsidRDefault="00974023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023" w:rsidRDefault="00974023" w:rsidP="00AB357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974023" w:rsidRPr="00D67FAC" w:rsidRDefault="00974023" w:rsidP="00C83688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5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C83688" w:rsidRPr="00D67FAC" w:rsidTr="0010684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83688" w:rsidRPr="00D67FAC" w:rsidRDefault="00C83688" w:rsidP="00AB3573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688" w:rsidRPr="00D67FAC" w:rsidRDefault="00C83688" w:rsidP="00AB3573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C83688" w:rsidRPr="00B53B9F" w:rsidRDefault="00277B5A" w:rsidP="00277B5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Total </w:t>
            </w:r>
            <w:r w:rsidR="00C83688">
              <w:rPr>
                <w:rFonts w:ascii="Times New Roman" w:hAnsi="Times New Roman"/>
                <w:b/>
                <w:szCs w:val="22"/>
              </w:rPr>
              <w:t>7</w:t>
            </w:r>
          </w:p>
        </w:tc>
      </w:tr>
      <w:tr w:rsidR="00273424" w:rsidRPr="00947B15" w:rsidTr="00106844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273424" w:rsidRDefault="00273424" w:rsidP="00974023"/>
        </w:tc>
        <w:tc>
          <w:tcPr>
            <w:tcW w:w="8221" w:type="dxa"/>
            <w:tcBorders>
              <w:bottom w:val="single" w:sz="4" w:space="0" w:color="auto"/>
              <w:right w:val="nil"/>
            </w:tcBorders>
            <w:vAlign w:val="center"/>
          </w:tcPr>
          <w:p w:rsidR="00273424" w:rsidRPr="00273424" w:rsidRDefault="00273424" w:rsidP="00E124AD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273424">
              <w:rPr>
                <w:rFonts w:ascii="Times New Roman" w:hAnsi="Times New Roman"/>
                <w:b/>
                <w:szCs w:val="22"/>
              </w:rPr>
              <w:t>Mark (a) and (b) together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273424" w:rsidRPr="00D67FAC" w:rsidRDefault="00273424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74023" w:rsidRPr="00947B15" w:rsidTr="00106844">
        <w:tc>
          <w:tcPr>
            <w:tcW w:w="1101" w:type="dxa"/>
            <w:vMerge w:val="restart"/>
            <w:tcBorders>
              <w:top w:val="nil"/>
            </w:tcBorders>
          </w:tcPr>
          <w:p w:rsidR="00974023" w:rsidRPr="00D67FAC" w:rsidRDefault="00974023" w:rsidP="008540A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</w:t>
            </w:r>
            <w:r w:rsidRPr="00D67FAC">
              <w:rPr>
                <w:rFonts w:ascii="Times New Roman" w:hAnsi="Times New Roman"/>
                <w:b/>
                <w:szCs w:val="22"/>
              </w:rPr>
              <w:t xml:space="preserve">. </w:t>
            </w:r>
            <w:r w:rsidRPr="00B81AB5">
              <w:rPr>
                <w:rFonts w:ascii="Times New Roman" w:hAnsi="Times New Roman"/>
                <w:b/>
                <w:szCs w:val="22"/>
              </w:rPr>
              <w:t>(a)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7B4691" w:rsidRDefault="00974023" w:rsidP="007B4691">
            <w:pPr>
              <w:rPr>
                <w:rFonts w:ascii="Times New Roman" w:hAnsi="Times New Roman"/>
                <w:b/>
                <w:szCs w:val="22"/>
              </w:rPr>
            </w:pPr>
            <w:r w:rsidRPr="007E47B7">
              <w:rPr>
                <w:rFonts w:ascii="Times New Roman" w:hAnsi="Times New Roman"/>
                <w:position w:val="-20"/>
                <w:szCs w:val="22"/>
                <w:lang w:val="en-US"/>
              </w:rPr>
              <w:object w:dxaOrig="4660" w:dyaOrig="580">
                <v:shape id="_x0000_i2259" type="#_x0000_t75" style="width:234pt;height:29.25pt" o:ole="">
                  <v:imagedata r:id="rId160" o:title=""/>
                </v:shape>
                <o:OLEObject Type="Embed" ProgID="Equation.DSMT4" ShapeID="_x0000_i2259" DrawAspect="Content" ObjectID="_1467193049" r:id="rId161"/>
              </w:objec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center"/>
          </w:tcPr>
          <w:p w:rsidR="00974023" w:rsidRPr="009D0A4A" w:rsidRDefault="00974023" w:rsidP="000A74BE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c>
          <w:tcPr>
            <w:tcW w:w="1101" w:type="dxa"/>
            <w:vMerge/>
            <w:vAlign w:val="center"/>
          </w:tcPr>
          <w:p w:rsidR="00974023" w:rsidRPr="00D67FAC" w:rsidRDefault="00974023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6018E0" w:rsidRDefault="00974023" w:rsidP="007B4691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7E47B7">
              <w:rPr>
                <w:rFonts w:ascii="Times New Roman" w:hAnsi="Times New Roman"/>
                <w:position w:val="-14"/>
                <w:szCs w:val="22"/>
                <w:lang w:val="en-US"/>
              </w:rPr>
              <w:object w:dxaOrig="1540" w:dyaOrig="440">
                <v:shape id="_x0000_i2261" type="#_x0000_t75" style="width:77.25pt;height:21.75pt" o:ole="">
                  <v:imagedata r:id="rId162" o:title=""/>
                </v:shape>
                <o:OLEObject Type="Embed" ProgID="Equation.DSMT4" ShapeID="_x0000_i2261" DrawAspect="Content" ObjectID="_1467193050" r:id="rId163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9D0A4A" w:rsidRDefault="00974023" w:rsidP="000A74BE">
            <w:pPr>
              <w:rPr>
                <w:rFonts w:ascii="Times New Roman" w:hAnsi="Times New Roman"/>
                <w:b/>
                <w:szCs w:val="22"/>
              </w:rPr>
            </w:pPr>
            <w:r w:rsidRPr="00B37152">
              <w:rPr>
                <w:rFonts w:ascii="Times New Roman" w:hAnsi="Times New Roman"/>
                <w:b/>
                <w:szCs w:val="22"/>
              </w:rPr>
              <w:t>d</w:t>
            </w: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c>
          <w:tcPr>
            <w:tcW w:w="1101" w:type="dxa"/>
            <w:vMerge/>
            <w:vAlign w:val="center"/>
          </w:tcPr>
          <w:p w:rsidR="00974023" w:rsidRPr="00D67FAC" w:rsidRDefault="00974023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E572C1" w:rsidRDefault="00974023" w:rsidP="00B620E3">
            <w:pPr>
              <w:rPr>
                <w:rFonts w:ascii="Times New Roman" w:hAnsi="Times New Roman"/>
                <w:szCs w:val="22"/>
                <w:lang w:val="en-US"/>
              </w:rPr>
            </w:pPr>
            <w:r w:rsidRPr="007E47B7">
              <w:rPr>
                <w:rFonts w:ascii="Times New Roman" w:hAnsi="Times New Roman"/>
                <w:position w:val="-10"/>
                <w:szCs w:val="22"/>
                <w:lang w:val="en-US"/>
              </w:rPr>
              <w:object w:dxaOrig="1340" w:dyaOrig="360">
                <v:shape id="_x0000_i2263" type="#_x0000_t75" style="width:67.5pt;height:18.75pt" o:ole="">
                  <v:imagedata r:id="rId164" o:title=""/>
                </v:shape>
                <o:OLEObject Type="Embed" ProgID="Equation.DSMT4" ShapeID="_x0000_i2263" DrawAspect="Content" ObjectID="_1467193051" r:id="rId165"/>
              </w:objec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Default="00974023" w:rsidP="00E124AD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</w:t>
            </w:r>
            <w:r w:rsidRPr="0004798D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B81AB5" w:rsidRPr="00D67FAC" w:rsidTr="00106844">
        <w:trPr>
          <w:trHeight w:val="252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B81AB5" w:rsidRPr="00D67FAC" w:rsidRDefault="00B81AB5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B5" w:rsidRDefault="00B81AB5" w:rsidP="00E124AD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B81AB5" w:rsidRPr="00D67FAC" w:rsidRDefault="00B81AB5" w:rsidP="00F51CD7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D67FAC" w:rsidTr="00106844">
        <w:trPr>
          <w:trHeight w:val="439"/>
        </w:trPr>
        <w:tc>
          <w:tcPr>
            <w:tcW w:w="1101" w:type="dxa"/>
            <w:vMerge w:val="restart"/>
            <w:tcBorders>
              <w:top w:val="nil"/>
            </w:tcBorders>
          </w:tcPr>
          <w:p w:rsidR="00974023" w:rsidRPr="00B81AB5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B81AB5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Pr="007B4691" w:rsidRDefault="00974023" w:rsidP="0004798D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306769">
              <w:rPr>
                <w:rFonts w:ascii="Times New Roman" w:hAnsi="Times New Roman"/>
                <w:position w:val="-18"/>
                <w:szCs w:val="22"/>
                <w:lang w:val="en-US"/>
              </w:rPr>
              <w:object w:dxaOrig="2600" w:dyaOrig="499">
                <v:shape id="_x0000_i2269" type="#_x0000_t75" style="width:129.75pt;height:24pt" o:ole="">
                  <v:imagedata r:id="rId166" o:title=""/>
                </v:shape>
                <o:OLEObject Type="Embed" ProgID="Equation.DSMT4" ShapeID="_x0000_i2269" DrawAspect="Content" ObjectID="_1467193052" r:id="rId167"/>
              </w:objec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974023" w:rsidRPr="009D0A4A" w:rsidRDefault="00974023" w:rsidP="007B4691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M1A1</w:t>
            </w:r>
          </w:p>
        </w:tc>
      </w:tr>
      <w:tr w:rsidR="00B81AB5" w:rsidRPr="00D67FAC" w:rsidTr="00106844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B81AB5" w:rsidRPr="00D67FAC" w:rsidRDefault="00B81AB5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B5" w:rsidRDefault="00B81AB5" w:rsidP="00E124AD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B81AB5" w:rsidRPr="00D67FAC" w:rsidRDefault="00B81AB5" w:rsidP="00F51CD7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F51CD7" w:rsidRPr="00D67FAC" w:rsidTr="0010684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F51CD7" w:rsidRPr="00D67FAC" w:rsidRDefault="00F51CD7" w:rsidP="00E124A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CD7" w:rsidRPr="00D67FAC" w:rsidRDefault="00F51CD7" w:rsidP="00E124AD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F51CD7" w:rsidRPr="00B53B9F" w:rsidRDefault="00B81AB5" w:rsidP="00E124AD">
            <w:pPr>
              <w:jc w:val="right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Total </w:t>
            </w:r>
            <w:r w:rsidR="00CB1CB0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</w:tbl>
    <w:p w:rsidR="00E33F7D" w:rsidRDefault="00E33F7D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106844" w:rsidRDefault="00106844" w:rsidP="00E33F7D">
      <w:pPr>
        <w:ind w:firstLine="720"/>
      </w:pPr>
    </w:p>
    <w:p w:rsidR="00106844" w:rsidRDefault="00106844" w:rsidP="00E33F7D">
      <w:pPr>
        <w:ind w:firstLine="720"/>
      </w:pPr>
    </w:p>
    <w:p w:rsidR="00106844" w:rsidRDefault="00106844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p w:rsidR="00974023" w:rsidRDefault="00974023" w:rsidP="00E33F7D">
      <w:pPr>
        <w:ind w:firstLine="720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8"/>
        <w:gridCol w:w="8304"/>
        <w:gridCol w:w="1134"/>
      </w:tblGrid>
      <w:tr w:rsidR="00E33F7D" w:rsidRPr="00947B15" w:rsidTr="00106844"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E33F7D" w:rsidRPr="00D67FAC" w:rsidRDefault="00E33F7D" w:rsidP="00DB5445">
            <w:pPr>
              <w:jc w:val="center"/>
              <w:rPr>
                <w:rFonts w:ascii="Times New Roman" w:hAnsi="Times New Roman"/>
                <w:szCs w:val="22"/>
              </w:rPr>
            </w:pPr>
            <w:r>
              <w:lastRenderedPageBreak/>
              <w:br w:type="page"/>
            </w:r>
            <w:r w:rsidRPr="00D67FAC">
              <w:rPr>
                <w:rFonts w:ascii="Times New Roman" w:hAnsi="Times New Roman"/>
                <w:szCs w:val="22"/>
              </w:rPr>
              <w:t>Question Number</w:t>
            </w:r>
          </w:p>
        </w:tc>
        <w:tc>
          <w:tcPr>
            <w:tcW w:w="8304" w:type="dxa"/>
            <w:tcBorders>
              <w:bottom w:val="single" w:sz="4" w:space="0" w:color="auto"/>
              <w:right w:val="nil"/>
            </w:tcBorders>
            <w:vAlign w:val="center"/>
          </w:tcPr>
          <w:p w:rsidR="00E33F7D" w:rsidRPr="00D67FAC" w:rsidRDefault="00E33F7D" w:rsidP="00DB5445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Scheme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3F7D" w:rsidRPr="00D67FAC" w:rsidRDefault="00E33F7D" w:rsidP="00DB5445">
            <w:pPr>
              <w:jc w:val="center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Marks</w:t>
            </w:r>
          </w:p>
        </w:tc>
      </w:tr>
      <w:tr w:rsidR="00974023" w:rsidRPr="00947B15" w:rsidTr="00106844">
        <w:trPr>
          <w:trHeight w:val="138"/>
        </w:trPr>
        <w:tc>
          <w:tcPr>
            <w:tcW w:w="1018" w:type="dxa"/>
            <w:vMerge w:val="restart"/>
            <w:tcBorders>
              <w:top w:val="nil"/>
            </w:tcBorders>
          </w:tcPr>
          <w:p w:rsidR="00974023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10</w:t>
            </w:r>
            <w:r w:rsidRPr="00D67FAC">
              <w:rPr>
                <w:rFonts w:ascii="Times New Roman" w:hAnsi="Times New Roman"/>
                <w:b/>
                <w:szCs w:val="22"/>
              </w:rPr>
              <w:t xml:space="preserve">. </w:t>
            </w:r>
            <w:r w:rsidRPr="009D31DC">
              <w:rPr>
                <w:rFonts w:ascii="Times New Roman" w:hAnsi="Times New Roman"/>
                <w:b/>
                <w:szCs w:val="22"/>
              </w:rPr>
              <w:t>(a)</w:t>
            </w:r>
          </w:p>
        </w:tc>
        <w:tc>
          <w:tcPr>
            <w:tcW w:w="83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C9215D">
            <w:pPr>
              <w:rPr>
                <w:rFonts w:ascii="Times New Roman" w:hAnsi="Times New Roman"/>
                <w:szCs w:val="22"/>
              </w:rPr>
            </w:pPr>
            <w:r w:rsidRPr="00C9215D">
              <w:rPr>
                <w:rFonts w:ascii="Times New Roman" w:hAnsi="Times New Roman"/>
                <w:position w:val="-140"/>
                <w:szCs w:val="22"/>
                <w:lang w:val="en-US"/>
              </w:rPr>
              <w:object w:dxaOrig="2920" w:dyaOrig="2920">
                <v:shape id="_x0000_i2294" type="#_x0000_t75" style="width:145.5pt;height:144.75pt" o:ole="">
                  <v:imagedata r:id="rId168" o:title=""/>
                </v:shape>
                <o:OLEObject Type="Embed" ProgID="Equation.DSMT4" ShapeID="_x0000_i2294" DrawAspect="Content" ObjectID="_1467193053" r:id="rId169"/>
              </w:objec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974023" w:rsidRDefault="00974023" w:rsidP="0008115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M1A1</w:t>
            </w:r>
            <w:r w:rsidRPr="00081159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974023" w:rsidRPr="00947B15" w:rsidTr="00106844">
        <w:trPr>
          <w:trHeight w:val="138"/>
        </w:trPr>
        <w:tc>
          <w:tcPr>
            <w:tcW w:w="1018" w:type="dxa"/>
            <w:vMerge/>
            <w:vAlign w:val="center"/>
          </w:tcPr>
          <w:p w:rsidR="00974023" w:rsidRDefault="00974023" w:rsidP="00DB544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B37152" w:rsidRDefault="00974023" w:rsidP="00B37152">
            <w:pPr>
              <w:rPr>
                <w:rFonts w:ascii="Times New Roman" w:hAnsi="Times New Roman"/>
                <w:b/>
                <w:szCs w:val="22"/>
              </w:rPr>
            </w:pPr>
            <w:r w:rsidRPr="00E27298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3879" w:dyaOrig="580">
                <v:shape id="_x0000_i2296" type="#_x0000_t75" style="width:194.25pt;height:29.25pt" o:ole="">
                  <v:imagedata r:id="rId170" o:title=""/>
                </v:shape>
                <o:OLEObject Type="Embed" ProgID="Equation.DSMT4" ShapeID="_x0000_i2296" DrawAspect="Content" ObjectID="_1467193054" r:id="rId171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*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74023" w:rsidRDefault="00974023" w:rsidP="00DB5445">
            <w:pPr>
              <w:rPr>
                <w:rFonts w:ascii="Times New Roman" w:hAnsi="Times New Roman"/>
                <w:szCs w:val="22"/>
              </w:rPr>
            </w:pPr>
          </w:p>
        </w:tc>
      </w:tr>
      <w:tr w:rsidR="009D31DC" w:rsidRPr="00947B15" w:rsidTr="00106844">
        <w:trPr>
          <w:trHeight w:val="228"/>
        </w:trPr>
        <w:tc>
          <w:tcPr>
            <w:tcW w:w="1018" w:type="dxa"/>
            <w:vMerge/>
            <w:tcBorders>
              <w:bottom w:val="single" w:sz="4" w:space="0" w:color="auto"/>
            </w:tcBorders>
            <w:vAlign w:val="center"/>
          </w:tcPr>
          <w:p w:rsidR="009D31DC" w:rsidRDefault="009D31DC" w:rsidP="00DB5445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30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D31DC" w:rsidRDefault="009D31DC" w:rsidP="00DB5445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D31DC" w:rsidRPr="00D67FAC" w:rsidRDefault="009D31DC" w:rsidP="00DB5445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947B15" w:rsidTr="00106844">
        <w:trPr>
          <w:trHeight w:val="78"/>
        </w:trPr>
        <w:tc>
          <w:tcPr>
            <w:tcW w:w="1018" w:type="dxa"/>
            <w:vMerge w:val="restart"/>
          </w:tcPr>
          <w:p w:rsidR="00974023" w:rsidRPr="008540AB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8540AB">
              <w:rPr>
                <w:rFonts w:ascii="Times New Roman" w:hAnsi="Times New Roman"/>
                <w:b/>
                <w:szCs w:val="22"/>
              </w:rPr>
              <w:t>(b)</w:t>
            </w:r>
          </w:p>
        </w:tc>
        <w:tc>
          <w:tcPr>
            <w:tcW w:w="8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Pr="007B4691" w:rsidRDefault="00974023" w:rsidP="00882F15">
            <w:pPr>
              <w:jc w:val="center"/>
              <w:rPr>
                <w:rFonts w:ascii="Times New Roman" w:hAnsi="Times New Roman"/>
                <w:szCs w:val="22"/>
              </w:rPr>
            </w:pPr>
            <w:r w:rsidRPr="003F23E9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5720" w:dyaOrig="580">
                <v:shape id="_x0000_i2291" type="#_x0000_t75" style="width:287.25pt;height:29.25pt" o:ole="">
                  <v:imagedata r:id="rId172" o:title=""/>
                </v:shape>
                <o:OLEObject Type="Embed" ProgID="Equation.DSMT4" ShapeID="_x0000_i2291" DrawAspect="Content" ObjectID="_1467193055" r:id="rId173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Default="00974023" w:rsidP="009D31DC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M1A1</w:t>
            </w:r>
          </w:p>
        </w:tc>
      </w:tr>
      <w:tr w:rsidR="00882F15" w:rsidRPr="00947B15" w:rsidTr="00106844">
        <w:trPr>
          <w:trHeight w:val="629"/>
        </w:trPr>
        <w:tc>
          <w:tcPr>
            <w:tcW w:w="1018" w:type="dxa"/>
            <w:vMerge/>
            <w:vAlign w:val="center"/>
          </w:tcPr>
          <w:p w:rsidR="00882F15" w:rsidRPr="00D67FAC" w:rsidRDefault="00882F15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F15" w:rsidRPr="00776F2A" w:rsidRDefault="004B168B" w:rsidP="00882F15">
            <w:pPr>
              <w:jc w:val="center"/>
              <w:rPr>
                <w:rFonts w:ascii="Times New Roman" w:hAnsi="Times New Roman"/>
                <w:szCs w:val="22"/>
              </w:rPr>
            </w:pPr>
            <w:r w:rsidRPr="00453C12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4120" w:dyaOrig="639">
                <v:shape id="_x0000_i1267" type="#_x0000_t75" style="width:205.5pt;height:33pt" o:ole="">
                  <v:imagedata r:id="rId174" o:title=""/>
                </v:shape>
                <o:OLEObject Type="Embed" ProgID="Equation.DSMT4" ShapeID="_x0000_i1267" DrawAspect="Content" ObjectID="_1467193056" r:id="rId175"/>
              </w:objec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882F15" w:rsidRDefault="00882F15" w:rsidP="00DB544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947B15" w:rsidTr="00106844">
        <w:trPr>
          <w:trHeight w:val="77"/>
        </w:trPr>
        <w:tc>
          <w:tcPr>
            <w:tcW w:w="1018" w:type="dxa"/>
            <w:vMerge/>
            <w:vAlign w:val="center"/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nil"/>
              <w:right w:val="single" w:sz="4" w:space="0" w:color="auto"/>
            </w:tcBorders>
            <w:vAlign w:val="center"/>
          </w:tcPr>
          <w:p w:rsidR="00974023" w:rsidRDefault="00974023" w:rsidP="009D31DC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 xml:space="preserve">So,  </w:t>
            </w:r>
            <w:r w:rsidRPr="00453C12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1780" w:dyaOrig="580">
                <v:shape id="_x0000_i2286" type="#_x0000_t75" style="width:90pt;height:29.25pt" o:ole="">
                  <v:imagedata r:id="rId176" o:title=""/>
                </v:shape>
                <o:OLEObject Type="Embed" ProgID="Equation.DSMT4" ShapeID="_x0000_i2286" DrawAspect="Content" ObjectID="_1467193057" r:id="rId177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szCs w:val="2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974023" w:rsidRDefault="00974023" w:rsidP="00DB544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A1* </w:t>
            </w:r>
            <w:proofErr w:type="spellStart"/>
            <w:r w:rsidRPr="00453C12">
              <w:rPr>
                <w:rFonts w:ascii="Times New Roman" w:hAnsi="Times New Roman"/>
                <w:b/>
                <w:szCs w:val="22"/>
              </w:rPr>
              <w:t>cso</w:t>
            </w:r>
            <w:proofErr w:type="spellEnd"/>
          </w:p>
        </w:tc>
      </w:tr>
      <w:tr w:rsidR="0089749E" w:rsidRPr="00947B15" w:rsidTr="00106844">
        <w:tc>
          <w:tcPr>
            <w:tcW w:w="1018" w:type="dxa"/>
            <w:vMerge/>
            <w:tcBorders>
              <w:bottom w:val="single" w:sz="4" w:space="0" w:color="auto"/>
            </w:tcBorders>
          </w:tcPr>
          <w:p w:rsidR="0089749E" w:rsidRPr="00D67FAC" w:rsidRDefault="0089749E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749E" w:rsidRPr="00D67FAC" w:rsidRDefault="0089749E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9749E" w:rsidRPr="00D67FAC" w:rsidRDefault="0089749E" w:rsidP="00DB5445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4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D67FAC" w:rsidTr="00106844">
        <w:trPr>
          <w:trHeight w:val="234"/>
        </w:trPr>
        <w:tc>
          <w:tcPr>
            <w:tcW w:w="1018" w:type="dxa"/>
            <w:vMerge w:val="restart"/>
            <w:tcBorders>
              <w:top w:val="single" w:sz="4" w:space="0" w:color="auto"/>
            </w:tcBorders>
          </w:tcPr>
          <w:p w:rsidR="00974023" w:rsidRPr="008540AB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10</w:t>
            </w:r>
            <w:r w:rsidRPr="008540AB">
              <w:rPr>
                <w:rFonts w:ascii="Times New Roman" w:hAnsi="Times New Roman"/>
                <w:b/>
                <w:szCs w:val="22"/>
              </w:rPr>
              <w:t>(c)</w:t>
            </w:r>
          </w:p>
        </w:tc>
        <w:tc>
          <w:tcPr>
            <w:tcW w:w="830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Pr="007F6681" w:rsidRDefault="00974023" w:rsidP="009D31DC">
            <w:pPr>
              <w:rPr>
                <w:rFonts w:ascii="Times New Roman" w:hAnsi="Times New Roman"/>
                <w:szCs w:val="22"/>
                <w:lang w:val="en-US"/>
              </w:rPr>
            </w:pPr>
            <w:r w:rsidRPr="00622C85">
              <w:rPr>
                <w:rFonts w:ascii="Times New Roman" w:hAnsi="Times New Roman"/>
                <w:position w:val="-26"/>
                <w:szCs w:val="22"/>
                <w:lang w:val="en-US"/>
              </w:rPr>
              <w:object w:dxaOrig="3820" w:dyaOrig="639">
                <v:shape id="_x0000_i2356" type="#_x0000_t75" style="width:192pt;height:33pt" o:ole="">
                  <v:imagedata r:id="rId178" o:title=""/>
                </v:shape>
                <o:OLEObject Type="Embed" ProgID="Equation.DSMT4" ShapeID="_x0000_i2356" DrawAspect="Content" ObjectID="_1467193058" r:id="rId179"/>
              </w:objec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D67FAC" w:rsidRDefault="00974023" w:rsidP="00DB5445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rPr>
          <w:trHeight w:val="234"/>
        </w:trPr>
        <w:tc>
          <w:tcPr>
            <w:tcW w:w="1018" w:type="dxa"/>
            <w:vMerge/>
            <w:vAlign w:val="center"/>
          </w:tcPr>
          <w:p w:rsidR="00974023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9D31DC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D67FAC" w:rsidRDefault="00974023" w:rsidP="00DB544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A1 aef</w:t>
            </w:r>
          </w:p>
        </w:tc>
      </w:tr>
      <w:tr w:rsidR="00974023" w:rsidRPr="00D67FAC" w:rsidTr="00106844">
        <w:trPr>
          <w:trHeight w:val="1200"/>
        </w:trPr>
        <w:tc>
          <w:tcPr>
            <w:tcW w:w="1018" w:type="dxa"/>
            <w:vMerge/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4F1DEB">
            <w:pPr>
              <w:rPr>
                <w:rFonts w:ascii="Times New Roman" w:hAnsi="Times New Roman"/>
                <w:szCs w:val="22"/>
                <w:lang w:val="en-US"/>
              </w:rPr>
            </w:pPr>
            <w:r w:rsidRPr="00751EAB">
              <w:rPr>
                <w:rFonts w:ascii="Times New Roman" w:hAnsi="Times New Roman"/>
                <w:position w:val="-54"/>
                <w:szCs w:val="22"/>
                <w:lang w:val="en-US"/>
              </w:rPr>
              <w:object w:dxaOrig="2720" w:dyaOrig="1180">
                <v:shape id="_x0000_i2354" type="#_x0000_t75" style="width:135.75pt;height:60pt" o:ole="">
                  <v:imagedata r:id="rId180" o:title=""/>
                </v:shape>
                <o:OLEObject Type="Embed" ProgID="Equation.DSMT4" ShapeID="_x0000_i2354" DrawAspect="Content" ObjectID="_1467193059" r:id="rId181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Pr="002F14B7" w:rsidRDefault="00974023" w:rsidP="00DB544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M1A1</w:t>
            </w:r>
            <w:r w:rsidRPr="00081159">
              <w:rPr>
                <w:rFonts w:ascii="Times New Roman" w:hAnsi="Times New Roman"/>
                <w:b/>
                <w:szCs w:val="22"/>
              </w:rPr>
              <w:t>cso</w:t>
            </w:r>
          </w:p>
        </w:tc>
      </w:tr>
      <w:tr w:rsidR="00974023" w:rsidRPr="00D67FAC" w:rsidTr="00106844">
        <w:trPr>
          <w:trHeight w:val="521"/>
        </w:trPr>
        <w:tc>
          <w:tcPr>
            <w:tcW w:w="1018" w:type="dxa"/>
            <w:vMerge/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vMerge w:val="restart"/>
            <w:tcBorders>
              <w:right w:val="single" w:sz="4" w:space="0" w:color="auto"/>
            </w:tcBorders>
            <w:vAlign w:val="center"/>
          </w:tcPr>
          <w:p w:rsidR="00974023" w:rsidRPr="00CE1FC6" w:rsidRDefault="00974023" w:rsidP="009D31DC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BD594A">
              <w:rPr>
                <w:rFonts w:ascii="Times New Roman" w:hAnsi="Times New Roman"/>
                <w:position w:val="-12"/>
                <w:szCs w:val="22"/>
                <w:lang w:val="en-US"/>
              </w:rPr>
              <w:object w:dxaOrig="800" w:dyaOrig="360">
                <v:shape id="_x0000_i2351" type="#_x0000_t75" style="width:39pt;height:18.75pt" o:ole="">
                  <v:imagedata r:id="rId182" o:title=""/>
                </v:shape>
                <o:OLEObject Type="Embed" ProgID="Equation.DSMT4" ShapeID="_x0000_i2351" DrawAspect="Content" ObjectID="_1467193060" r:id="rId183"/>
              </w:objec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 </w:t>
            </w:r>
            <w:r w:rsidRPr="005E2376">
              <w:rPr>
                <w:rFonts w:ascii="Times New Roman" w:hAnsi="Times New Roman"/>
                <w:position w:val="-22"/>
                <w:szCs w:val="22"/>
                <w:lang w:val="en-US"/>
              </w:rPr>
              <w:object w:dxaOrig="3120" w:dyaOrig="580">
                <v:shape id="_x0000_i2352" type="#_x0000_t75" style="width:155.25pt;height:29.25pt" o:ole="">
                  <v:imagedata r:id="rId184" o:title=""/>
                </v:shape>
                <o:OLEObject Type="Embed" ProgID="Equation.DSMT4" ShapeID="_x0000_i2352" DrawAspect="Content" ObjectID="_1467193061" r:id="rId185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Pr="002F14B7" w:rsidRDefault="00974023" w:rsidP="00DB5445">
            <w:pPr>
              <w:rPr>
                <w:rFonts w:ascii="Times New Roman" w:hAnsi="Times New Roman"/>
                <w:szCs w:val="22"/>
              </w:rPr>
            </w:pPr>
            <w:r w:rsidRPr="0089749E">
              <w:rPr>
                <w:rFonts w:ascii="Times New Roman" w:hAnsi="Times New Roman"/>
                <w:b/>
                <w:szCs w:val="22"/>
              </w:rPr>
              <w:t>dd</w:t>
            </w:r>
            <w:r w:rsidRPr="00D67FAC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74023" w:rsidRPr="00D67FAC" w:rsidTr="00106844">
        <w:trPr>
          <w:trHeight w:val="65"/>
        </w:trPr>
        <w:tc>
          <w:tcPr>
            <w:tcW w:w="1018" w:type="dxa"/>
            <w:vMerge/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Default="00974023" w:rsidP="009D31DC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4023" w:rsidRPr="005E2376" w:rsidRDefault="00974023" w:rsidP="00DB5445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A1  </w:t>
            </w:r>
            <w:r>
              <w:rPr>
                <w:rFonts w:ascii="Times New Roman" w:hAnsi="Times New Roman"/>
                <w:b/>
                <w:szCs w:val="22"/>
              </w:rPr>
              <w:t>cao and cso</w:t>
            </w:r>
          </w:p>
        </w:tc>
      </w:tr>
      <w:tr w:rsidR="00CA2D41" w:rsidRPr="00D67FAC" w:rsidTr="00106844">
        <w:trPr>
          <w:trHeight w:val="58"/>
        </w:trPr>
        <w:tc>
          <w:tcPr>
            <w:tcW w:w="1018" w:type="dxa"/>
            <w:vMerge/>
            <w:tcBorders>
              <w:bottom w:val="single" w:sz="4" w:space="0" w:color="auto"/>
            </w:tcBorders>
          </w:tcPr>
          <w:p w:rsidR="00CA2D41" w:rsidRPr="00D67FAC" w:rsidRDefault="00CA2D41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2D41" w:rsidRDefault="00CA2D41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2D41" w:rsidRPr="00D67FAC" w:rsidRDefault="00CA2D41" w:rsidP="00DB5445">
            <w:pPr>
              <w:jc w:val="right"/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6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D67FAC" w:rsidTr="00106844">
        <w:trPr>
          <w:trHeight w:val="960"/>
        </w:trPr>
        <w:tc>
          <w:tcPr>
            <w:tcW w:w="10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74023" w:rsidRPr="008540AB" w:rsidRDefault="00974023" w:rsidP="008540A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10</w:t>
            </w:r>
            <w:r w:rsidRPr="008540AB">
              <w:rPr>
                <w:rFonts w:ascii="Times New Roman" w:hAnsi="Times New Roman"/>
                <w:b/>
                <w:szCs w:val="22"/>
              </w:rPr>
              <w:t>(d)</w:t>
            </w: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23" w:rsidRPr="009754F6" w:rsidRDefault="00974023" w:rsidP="00C1786B">
            <w:pPr>
              <w:rPr>
                <w:rFonts w:ascii="Times New Roman" w:hAnsi="Times New Roman"/>
                <w:szCs w:val="22"/>
                <w:lang w:val="en-US"/>
              </w:rPr>
            </w:pPr>
            <w:r w:rsidRPr="00751EAB">
              <w:rPr>
                <w:rFonts w:ascii="Times New Roman" w:hAnsi="Times New Roman"/>
                <w:position w:val="-42"/>
                <w:szCs w:val="22"/>
                <w:lang w:val="en-US"/>
              </w:rPr>
              <w:object w:dxaOrig="2560" w:dyaOrig="940">
                <v:shape id="_x0000_i2371" type="#_x0000_t75" style="width:128.25pt;height:48pt" o:ole="">
                  <v:imagedata r:id="rId186" o:title=""/>
                </v:shape>
                <o:OLEObject Type="Embed" ProgID="Equation.DSMT4" ShapeID="_x0000_i2371" DrawAspect="Content" ObjectID="_1467193062" r:id="rId187"/>
              </w:objec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74023" w:rsidRPr="00D67FAC" w:rsidRDefault="00974023" w:rsidP="00C1786B">
            <w:pPr>
              <w:rPr>
                <w:rFonts w:ascii="Times New Roman" w:hAnsi="Times New Roman"/>
                <w:szCs w:val="22"/>
              </w:rPr>
            </w:pPr>
            <w:r w:rsidRPr="00D67FAC">
              <w:rPr>
                <w:rFonts w:ascii="Times New Roman" w:hAnsi="Times New Roman"/>
                <w:szCs w:val="22"/>
              </w:rPr>
              <w:t>M1</w:t>
            </w:r>
            <w:r>
              <w:rPr>
                <w:rFonts w:ascii="Times New Roman" w:hAnsi="Times New Roman"/>
                <w:szCs w:val="22"/>
              </w:rPr>
              <w:t>A1ft</w:t>
            </w:r>
          </w:p>
        </w:tc>
      </w:tr>
      <w:tr w:rsidR="00974023" w:rsidRPr="00D67FAC" w:rsidTr="00106844">
        <w:tc>
          <w:tcPr>
            <w:tcW w:w="1018" w:type="dxa"/>
            <w:vMerge/>
            <w:tcBorders>
              <w:bottom w:val="single" w:sz="4" w:space="0" w:color="auto"/>
            </w:tcBorders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023" w:rsidRPr="00D67FAC" w:rsidRDefault="00974023" w:rsidP="00974023">
            <w:pPr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</w:rPr>
              <w:t>Note parts (c</w:t>
            </w:r>
            <w:r w:rsidRPr="00786134">
              <w:rPr>
                <w:rFonts w:ascii="Times New Roman" w:hAnsi="Times New Roman"/>
                <w:b/>
                <w:szCs w:val="22"/>
              </w:rPr>
              <w:t>) and</w:t>
            </w:r>
            <w:r>
              <w:rPr>
                <w:rFonts w:ascii="Times New Roman" w:hAnsi="Times New Roman"/>
                <w:b/>
                <w:szCs w:val="22"/>
              </w:rPr>
              <w:t xml:space="preserve"> (d</w:t>
            </w:r>
            <w:r w:rsidRPr="00786134">
              <w:rPr>
                <w:rFonts w:ascii="Times New Roman" w:hAnsi="Times New Roman"/>
                <w:b/>
                <w:szCs w:val="22"/>
              </w:rPr>
              <w:t xml:space="preserve">) </w:t>
            </w:r>
            <w:r>
              <w:rPr>
                <w:rFonts w:ascii="Times New Roman" w:hAnsi="Times New Roman"/>
                <w:b/>
                <w:szCs w:val="22"/>
              </w:rPr>
              <w:t xml:space="preserve">can be marked </w:t>
            </w:r>
            <w:r w:rsidRPr="00786134">
              <w:rPr>
                <w:rFonts w:ascii="Times New Roman" w:hAnsi="Times New Roman"/>
                <w:b/>
                <w:szCs w:val="22"/>
              </w:rPr>
              <w:t>together.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4023" w:rsidRDefault="00974023" w:rsidP="00DB5445">
            <w:pPr>
              <w:jc w:val="right"/>
              <w:rPr>
                <w:rFonts w:ascii="Times New Roman" w:hAnsi="Times New Roman"/>
                <w:b/>
                <w:szCs w:val="22"/>
              </w:rPr>
            </w:pPr>
            <w:r w:rsidRPr="00D67FAC">
              <w:rPr>
                <w:rFonts w:ascii="Times New Roman" w:hAnsi="Times New Roman"/>
                <w:b/>
                <w:szCs w:val="22"/>
              </w:rPr>
              <w:t>[</w:t>
            </w:r>
            <w:r>
              <w:rPr>
                <w:rFonts w:ascii="Times New Roman" w:hAnsi="Times New Roman"/>
                <w:b/>
                <w:szCs w:val="22"/>
              </w:rPr>
              <w:t>2</w:t>
            </w:r>
            <w:r w:rsidRPr="00D67FAC">
              <w:rPr>
                <w:rFonts w:ascii="Times New Roman" w:hAnsi="Times New Roman"/>
                <w:b/>
                <w:szCs w:val="22"/>
              </w:rPr>
              <w:t>]</w:t>
            </w:r>
          </w:p>
        </w:tc>
      </w:tr>
      <w:tr w:rsidR="00974023" w:rsidRPr="00D67FAC" w:rsidTr="00106844"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974023" w:rsidRPr="00D67FAC" w:rsidRDefault="00974023" w:rsidP="00DB5445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023" w:rsidRPr="00D67FAC" w:rsidRDefault="00974023" w:rsidP="00DB5445">
            <w:pPr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4023" w:rsidRPr="00B53B9F" w:rsidRDefault="00974023" w:rsidP="00CA2D41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Total 14</w:t>
            </w:r>
          </w:p>
        </w:tc>
      </w:tr>
    </w:tbl>
    <w:p w:rsidR="00B35118" w:rsidRDefault="00B35118" w:rsidP="00517900">
      <w:pPr>
        <w:pStyle w:val="Default"/>
      </w:pPr>
    </w:p>
    <w:sectPr w:rsidR="00B35118" w:rsidSect="00974023">
      <w:headerReference w:type="default" r:id="rId188"/>
      <w:footerReference w:type="even" r:id="rId189"/>
      <w:footerReference w:type="default" r:id="rId190"/>
      <w:headerReference w:type="first" r:id="rId191"/>
      <w:pgSz w:w="11909" w:h="16834" w:code="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023" w:rsidRDefault="00974023">
      <w:r>
        <w:separator/>
      </w:r>
    </w:p>
  </w:endnote>
  <w:endnote w:type="continuationSeparator" w:id="0">
    <w:p w:rsidR="00974023" w:rsidRDefault="00974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023" w:rsidRDefault="009740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4023" w:rsidRDefault="009740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841"/>
      <w:docPartObj>
        <w:docPartGallery w:val="Page Numbers (Bottom of Page)"/>
        <w:docPartUnique/>
      </w:docPartObj>
    </w:sdtPr>
    <w:sdtContent>
      <w:p w:rsidR="00974023" w:rsidRDefault="00974023">
        <w:pPr>
          <w:pStyle w:val="Footer"/>
          <w:jc w:val="center"/>
        </w:pPr>
        <w:fldSimple w:instr=" PAGE   \* MERGEFORMAT ">
          <w:r w:rsidR="00F34447">
            <w:rPr>
              <w:noProof/>
            </w:rPr>
            <w:t>5</w:t>
          </w:r>
        </w:fldSimple>
      </w:p>
    </w:sdtContent>
  </w:sdt>
  <w:p w:rsidR="00974023" w:rsidRDefault="009740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023" w:rsidRDefault="00974023">
      <w:r>
        <w:separator/>
      </w:r>
    </w:p>
  </w:footnote>
  <w:footnote w:type="continuationSeparator" w:id="0">
    <w:p w:rsidR="00974023" w:rsidRDefault="009740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447" w:rsidRPr="00282B23" w:rsidRDefault="00F34447" w:rsidP="00F34447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r>
      <w:rPr>
        <w:rFonts w:ascii="Arial" w:hAnsi="Arial"/>
        <w:b/>
        <w:sz w:val="24"/>
        <w:szCs w:val="24"/>
      </w:rPr>
      <w:t>CORE</w:t>
    </w:r>
    <w:r w:rsidRPr="00282B23">
      <w:rPr>
        <w:rFonts w:ascii="Arial" w:hAnsi="Arial"/>
        <w:b/>
        <w:sz w:val="24"/>
        <w:szCs w:val="24"/>
      </w:rPr>
      <w:t xml:space="preserve"> MATHEMATICS C</w:t>
    </w:r>
    <w:r>
      <w:rPr>
        <w:rFonts w:ascii="Arial" w:hAnsi="Arial"/>
        <w:b/>
        <w:sz w:val="24"/>
        <w:szCs w:val="24"/>
      </w:rPr>
      <w:t>2</w:t>
    </w:r>
    <w:r w:rsidRPr="00282B23">
      <w:rPr>
        <w:rFonts w:ascii="Arial" w:hAnsi="Arial"/>
        <w:b/>
        <w:sz w:val="24"/>
        <w:szCs w:val="24"/>
      </w:rPr>
      <w:t xml:space="preserve"> (666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) –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MAY</w:t>
      </w:r>
    </w:smartTag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      FINAL MARK SCHEME</w:t>
    </w:r>
  </w:p>
  <w:p w:rsidR="00974023" w:rsidRDefault="0097402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440DA849D6B64475819C3A03E7742F58"/>
      </w:placeholder>
      <w:temporary/>
      <w:showingPlcHdr/>
    </w:sdtPr>
    <w:sdtContent>
      <w:p w:rsidR="00974023" w:rsidRDefault="00974023">
        <w:pPr>
          <w:pStyle w:val="Header"/>
        </w:pPr>
        <w:r>
          <w:t>[Type text]</w:t>
        </w:r>
      </w:p>
    </w:sdtContent>
  </w:sdt>
  <w:p w:rsidR="00974023" w:rsidRDefault="009740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66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D43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712C3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8ED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94A7A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4C27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4C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426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2889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1029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50A2D"/>
    <w:multiLevelType w:val="singleLevel"/>
    <w:tmpl w:val="7CD690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0D647748"/>
    <w:multiLevelType w:val="hybridMultilevel"/>
    <w:tmpl w:val="777E9BCE"/>
    <w:lvl w:ilvl="0" w:tplc="E2B859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873711"/>
    <w:multiLevelType w:val="hybridMultilevel"/>
    <w:tmpl w:val="A030BF1E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4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EA47E3"/>
    <w:multiLevelType w:val="hybridMultilevel"/>
    <w:tmpl w:val="EFA631FC"/>
    <w:lvl w:ilvl="0" w:tplc="8CAC1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35BFF"/>
    <w:multiLevelType w:val="hybridMultilevel"/>
    <w:tmpl w:val="17BE1D8A"/>
    <w:lvl w:ilvl="0" w:tplc="1EC8618A">
      <w:start w:val="1"/>
      <w:numFmt w:val="bullet"/>
      <w:lvlText w:val=""/>
      <w:lvlJc w:val="left"/>
      <w:pPr>
        <w:tabs>
          <w:tab w:val="num" w:pos="0"/>
        </w:tabs>
        <w:ind w:left="0"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3062DF"/>
    <w:multiLevelType w:val="hybridMultilevel"/>
    <w:tmpl w:val="0B62F512"/>
    <w:lvl w:ilvl="0" w:tplc="BB040F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674365"/>
    <w:multiLevelType w:val="hybridMultilevel"/>
    <w:tmpl w:val="2A6828A4"/>
    <w:lvl w:ilvl="0" w:tplc="5EDEC9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2F450D"/>
    <w:multiLevelType w:val="hybridMultilevel"/>
    <w:tmpl w:val="2A26823A"/>
    <w:lvl w:ilvl="0" w:tplc="FA0086E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BC0687"/>
    <w:multiLevelType w:val="hybridMultilevel"/>
    <w:tmpl w:val="66DEDB80"/>
    <w:lvl w:ilvl="0" w:tplc="1EC8618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3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1"/>
  </w:num>
  <w:num w:numId="13">
    <w:abstractNumId w:val="22"/>
  </w:num>
  <w:num w:numId="14">
    <w:abstractNumId w:val="11"/>
  </w:num>
  <w:num w:numId="15">
    <w:abstractNumId w:val="24"/>
  </w:num>
  <w:num w:numId="16">
    <w:abstractNumId w:val="13"/>
  </w:num>
  <w:num w:numId="17">
    <w:abstractNumId w:val="17"/>
  </w:num>
  <w:num w:numId="18">
    <w:abstractNumId w:val="18"/>
  </w:num>
  <w:num w:numId="19">
    <w:abstractNumId w:val="19"/>
  </w:num>
  <w:num w:numId="20">
    <w:abstractNumId w:val="10"/>
  </w:num>
  <w:num w:numId="21">
    <w:abstractNumId w:val="16"/>
  </w:num>
  <w:num w:numId="22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4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173352"/>
    <w:rsid w:val="000009B1"/>
    <w:rsid w:val="00005150"/>
    <w:rsid w:val="0000691E"/>
    <w:rsid w:val="000072CE"/>
    <w:rsid w:val="00007369"/>
    <w:rsid w:val="00011BBC"/>
    <w:rsid w:val="00012409"/>
    <w:rsid w:val="00012491"/>
    <w:rsid w:val="0001300D"/>
    <w:rsid w:val="00013629"/>
    <w:rsid w:val="00014457"/>
    <w:rsid w:val="00014BDD"/>
    <w:rsid w:val="00023A84"/>
    <w:rsid w:val="0002742D"/>
    <w:rsid w:val="00031FE8"/>
    <w:rsid w:val="00033F77"/>
    <w:rsid w:val="00033F9A"/>
    <w:rsid w:val="00040218"/>
    <w:rsid w:val="00041619"/>
    <w:rsid w:val="00041FAC"/>
    <w:rsid w:val="00043136"/>
    <w:rsid w:val="00044872"/>
    <w:rsid w:val="00045321"/>
    <w:rsid w:val="0004559F"/>
    <w:rsid w:val="00046604"/>
    <w:rsid w:val="000471DE"/>
    <w:rsid w:val="0004798D"/>
    <w:rsid w:val="0005000D"/>
    <w:rsid w:val="000513E4"/>
    <w:rsid w:val="00051776"/>
    <w:rsid w:val="0005255C"/>
    <w:rsid w:val="000634FD"/>
    <w:rsid w:val="0006407C"/>
    <w:rsid w:val="00073B82"/>
    <w:rsid w:val="0007422C"/>
    <w:rsid w:val="00075EBE"/>
    <w:rsid w:val="00076DE0"/>
    <w:rsid w:val="000779C7"/>
    <w:rsid w:val="00080625"/>
    <w:rsid w:val="00081159"/>
    <w:rsid w:val="00081593"/>
    <w:rsid w:val="00087380"/>
    <w:rsid w:val="000943F6"/>
    <w:rsid w:val="0009502C"/>
    <w:rsid w:val="0009597C"/>
    <w:rsid w:val="0009640B"/>
    <w:rsid w:val="000A51C1"/>
    <w:rsid w:val="000A74BE"/>
    <w:rsid w:val="000B4FAB"/>
    <w:rsid w:val="000C5189"/>
    <w:rsid w:val="000C5856"/>
    <w:rsid w:val="000C5EEE"/>
    <w:rsid w:val="000C5FCB"/>
    <w:rsid w:val="000D1C72"/>
    <w:rsid w:val="000D1D82"/>
    <w:rsid w:val="000D22DE"/>
    <w:rsid w:val="000D376C"/>
    <w:rsid w:val="000D4D27"/>
    <w:rsid w:val="000E0F5C"/>
    <w:rsid w:val="000E1063"/>
    <w:rsid w:val="000E72E2"/>
    <w:rsid w:val="000F0571"/>
    <w:rsid w:val="000F05E7"/>
    <w:rsid w:val="000F11D5"/>
    <w:rsid w:val="000F538B"/>
    <w:rsid w:val="00100EDD"/>
    <w:rsid w:val="00103C19"/>
    <w:rsid w:val="001059B1"/>
    <w:rsid w:val="00106844"/>
    <w:rsid w:val="00110F41"/>
    <w:rsid w:val="001142F4"/>
    <w:rsid w:val="001150B0"/>
    <w:rsid w:val="00121289"/>
    <w:rsid w:val="001218A6"/>
    <w:rsid w:val="00124425"/>
    <w:rsid w:val="001249B8"/>
    <w:rsid w:val="00125BB3"/>
    <w:rsid w:val="00127BD1"/>
    <w:rsid w:val="00133407"/>
    <w:rsid w:val="00133AC7"/>
    <w:rsid w:val="00134E24"/>
    <w:rsid w:val="00137CEE"/>
    <w:rsid w:val="001443C2"/>
    <w:rsid w:val="00147AF8"/>
    <w:rsid w:val="00147AF9"/>
    <w:rsid w:val="00153502"/>
    <w:rsid w:val="0015659E"/>
    <w:rsid w:val="001576FC"/>
    <w:rsid w:val="00157717"/>
    <w:rsid w:val="00157983"/>
    <w:rsid w:val="0016221C"/>
    <w:rsid w:val="00162387"/>
    <w:rsid w:val="00165073"/>
    <w:rsid w:val="001650FB"/>
    <w:rsid w:val="001668B9"/>
    <w:rsid w:val="00166FE8"/>
    <w:rsid w:val="00170695"/>
    <w:rsid w:val="00172075"/>
    <w:rsid w:val="00173097"/>
    <w:rsid w:val="00173352"/>
    <w:rsid w:val="00175457"/>
    <w:rsid w:val="00180C89"/>
    <w:rsid w:val="001813B8"/>
    <w:rsid w:val="00181F22"/>
    <w:rsid w:val="00185309"/>
    <w:rsid w:val="00186B39"/>
    <w:rsid w:val="00191E6B"/>
    <w:rsid w:val="00194F16"/>
    <w:rsid w:val="001A0A25"/>
    <w:rsid w:val="001A61EC"/>
    <w:rsid w:val="001B11D9"/>
    <w:rsid w:val="001B291B"/>
    <w:rsid w:val="001B2D86"/>
    <w:rsid w:val="001B54AA"/>
    <w:rsid w:val="001B73EC"/>
    <w:rsid w:val="001C0F30"/>
    <w:rsid w:val="001C1906"/>
    <w:rsid w:val="001C1F31"/>
    <w:rsid w:val="001C70A9"/>
    <w:rsid w:val="001C7569"/>
    <w:rsid w:val="001D3061"/>
    <w:rsid w:val="001D3EE3"/>
    <w:rsid w:val="001D48C2"/>
    <w:rsid w:val="001D528A"/>
    <w:rsid w:val="001E102E"/>
    <w:rsid w:val="001E4B11"/>
    <w:rsid w:val="001E7B7D"/>
    <w:rsid w:val="001F0371"/>
    <w:rsid w:val="001F0D26"/>
    <w:rsid w:val="001F2852"/>
    <w:rsid w:val="001F4CDA"/>
    <w:rsid w:val="001F7C90"/>
    <w:rsid w:val="00203E29"/>
    <w:rsid w:val="002055B9"/>
    <w:rsid w:val="002059F5"/>
    <w:rsid w:val="0021138E"/>
    <w:rsid w:val="00211E57"/>
    <w:rsid w:val="0021438A"/>
    <w:rsid w:val="002178B2"/>
    <w:rsid w:val="00221AC7"/>
    <w:rsid w:val="002259FD"/>
    <w:rsid w:val="0023142C"/>
    <w:rsid w:val="0023182A"/>
    <w:rsid w:val="00231A8E"/>
    <w:rsid w:val="002337E0"/>
    <w:rsid w:val="002340BB"/>
    <w:rsid w:val="00237481"/>
    <w:rsid w:val="00242043"/>
    <w:rsid w:val="00244364"/>
    <w:rsid w:val="002445A4"/>
    <w:rsid w:val="0024503E"/>
    <w:rsid w:val="00245F75"/>
    <w:rsid w:val="00246F15"/>
    <w:rsid w:val="00250279"/>
    <w:rsid w:val="00254DBD"/>
    <w:rsid w:val="002565A9"/>
    <w:rsid w:val="00260FFB"/>
    <w:rsid w:val="00261588"/>
    <w:rsid w:val="00262276"/>
    <w:rsid w:val="002634F3"/>
    <w:rsid w:val="00271E08"/>
    <w:rsid w:val="00271E94"/>
    <w:rsid w:val="00273424"/>
    <w:rsid w:val="00273E44"/>
    <w:rsid w:val="002750D5"/>
    <w:rsid w:val="00275603"/>
    <w:rsid w:val="00276416"/>
    <w:rsid w:val="00277B5A"/>
    <w:rsid w:val="0028350C"/>
    <w:rsid w:val="00284B15"/>
    <w:rsid w:val="0029685A"/>
    <w:rsid w:val="002A06FD"/>
    <w:rsid w:val="002A1F36"/>
    <w:rsid w:val="002A5138"/>
    <w:rsid w:val="002B27FB"/>
    <w:rsid w:val="002B74B5"/>
    <w:rsid w:val="002C267E"/>
    <w:rsid w:val="002C4155"/>
    <w:rsid w:val="002C4479"/>
    <w:rsid w:val="002C6AA1"/>
    <w:rsid w:val="002D0126"/>
    <w:rsid w:val="002D41D7"/>
    <w:rsid w:val="002E3BCB"/>
    <w:rsid w:val="002E5D04"/>
    <w:rsid w:val="002E67FD"/>
    <w:rsid w:val="002F0687"/>
    <w:rsid w:val="002F14B7"/>
    <w:rsid w:val="002F24E9"/>
    <w:rsid w:val="002F29EC"/>
    <w:rsid w:val="002F2B20"/>
    <w:rsid w:val="002F343A"/>
    <w:rsid w:val="002F76E0"/>
    <w:rsid w:val="002F7B8E"/>
    <w:rsid w:val="00300E2C"/>
    <w:rsid w:val="00305088"/>
    <w:rsid w:val="0030637C"/>
    <w:rsid w:val="00306769"/>
    <w:rsid w:val="00307D45"/>
    <w:rsid w:val="00310833"/>
    <w:rsid w:val="00310B94"/>
    <w:rsid w:val="00316C49"/>
    <w:rsid w:val="003176C6"/>
    <w:rsid w:val="00324535"/>
    <w:rsid w:val="0032529F"/>
    <w:rsid w:val="00326AF9"/>
    <w:rsid w:val="00326EE0"/>
    <w:rsid w:val="00330DDB"/>
    <w:rsid w:val="0033184A"/>
    <w:rsid w:val="0033272F"/>
    <w:rsid w:val="00334137"/>
    <w:rsid w:val="003341C5"/>
    <w:rsid w:val="003366B2"/>
    <w:rsid w:val="00346200"/>
    <w:rsid w:val="00346535"/>
    <w:rsid w:val="00347D3D"/>
    <w:rsid w:val="0035077B"/>
    <w:rsid w:val="00351FDB"/>
    <w:rsid w:val="003524E9"/>
    <w:rsid w:val="0035306A"/>
    <w:rsid w:val="00355C31"/>
    <w:rsid w:val="003560C6"/>
    <w:rsid w:val="00356D3D"/>
    <w:rsid w:val="003661F4"/>
    <w:rsid w:val="00366B9B"/>
    <w:rsid w:val="0036761B"/>
    <w:rsid w:val="0037037C"/>
    <w:rsid w:val="00370685"/>
    <w:rsid w:val="0038329E"/>
    <w:rsid w:val="00385591"/>
    <w:rsid w:val="003969E9"/>
    <w:rsid w:val="003A372C"/>
    <w:rsid w:val="003A383D"/>
    <w:rsid w:val="003A4F1B"/>
    <w:rsid w:val="003A7299"/>
    <w:rsid w:val="003A7A2D"/>
    <w:rsid w:val="003B2C0A"/>
    <w:rsid w:val="003B2E66"/>
    <w:rsid w:val="003B3D62"/>
    <w:rsid w:val="003B4C64"/>
    <w:rsid w:val="003B4C75"/>
    <w:rsid w:val="003B4E57"/>
    <w:rsid w:val="003B7391"/>
    <w:rsid w:val="003B7D07"/>
    <w:rsid w:val="003C2119"/>
    <w:rsid w:val="003C2B05"/>
    <w:rsid w:val="003C4AE0"/>
    <w:rsid w:val="003C66EC"/>
    <w:rsid w:val="003D01EA"/>
    <w:rsid w:val="003D2934"/>
    <w:rsid w:val="003D4255"/>
    <w:rsid w:val="003D4A9F"/>
    <w:rsid w:val="003D5EF8"/>
    <w:rsid w:val="003D6060"/>
    <w:rsid w:val="003E0E93"/>
    <w:rsid w:val="003E2D68"/>
    <w:rsid w:val="003E4EB4"/>
    <w:rsid w:val="003E603F"/>
    <w:rsid w:val="003E708D"/>
    <w:rsid w:val="003E7BC9"/>
    <w:rsid w:val="003F1565"/>
    <w:rsid w:val="003F23E9"/>
    <w:rsid w:val="003F3796"/>
    <w:rsid w:val="003F576F"/>
    <w:rsid w:val="003F5A53"/>
    <w:rsid w:val="003F6830"/>
    <w:rsid w:val="004009AC"/>
    <w:rsid w:val="00401CE2"/>
    <w:rsid w:val="004030FE"/>
    <w:rsid w:val="00410365"/>
    <w:rsid w:val="00410A46"/>
    <w:rsid w:val="00423971"/>
    <w:rsid w:val="00430146"/>
    <w:rsid w:val="00430666"/>
    <w:rsid w:val="004317E3"/>
    <w:rsid w:val="00432DAA"/>
    <w:rsid w:val="00435362"/>
    <w:rsid w:val="00444633"/>
    <w:rsid w:val="004447A0"/>
    <w:rsid w:val="004515FE"/>
    <w:rsid w:val="004537DC"/>
    <w:rsid w:val="00460B65"/>
    <w:rsid w:val="0046193A"/>
    <w:rsid w:val="00461F4B"/>
    <w:rsid w:val="004635A2"/>
    <w:rsid w:val="004643B3"/>
    <w:rsid w:val="0046703B"/>
    <w:rsid w:val="00470CF5"/>
    <w:rsid w:val="004747DF"/>
    <w:rsid w:val="0047548F"/>
    <w:rsid w:val="00475545"/>
    <w:rsid w:val="00483248"/>
    <w:rsid w:val="00484B7A"/>
    <w:rsid w:val="00485822"/>
    <w:rsid w:val="004879DB"/>
    <w:rsid w:val="00493AC4"/>
    <w:rsid w:val="0049472E"/>
    <w:rsid w:val="00496259"/>
    <w:rsid w:val="00496684"/>
    <w:rsid w:val="004A1E1A"/>
    <w:rsid w:val="004A2E41"/>
    <w:rsid w:val="004A714D"/>
    <w:rsid w:val="004B168B"/>
    <w:rsid w:val="004B3787"/>
    <w:rsid w:val="004C3F6C"/>
    <w:rsid w:val="004C5FCE"/>
    <w:rsid w:val="004D2FF0"/>
    <w:rsid w:val="004D4176"/>
    <w:rsid w:val="004D4B40"/>
    <w:rsid w:val="004D52F1"/>
    <w:rsid w:val="004D7241"/>
    <w:rsid w:val="004E0493"/>
    <w:rsid w:val="004E38CA"/>
    <w:rsid w:val="004E6511"/>
    <w:rsid w:val="004F0612"/>
    <w:rsid w:val="004F1DEB"/>
    <w:rsid w:val="004F2C49"/>
    <w:rsid w:val="004F32EA"/>
    <w:rsid w:val="004F3F4F"/>
    <w:rsid w:val="004F4A68"/>
    <w:rsid w:val="004F58D9"/>
    <w:rsid w:val="004F5909"/>
    <w:rsid w:val="004F67BB"/>
    <w:rsid w:val="005017D1"/>
    <w:rsid w:val="0050268A"/>
    <w:rsid w:val="00503A76"/>
    <w:rsid w:val="0050468C"/>
    <w:rsid w:val="00506A93"/>
    <w:rsid w:val="005071AF"/>
    <w:rsid w:val="00512683"/>
    <w:rsid w:val="0051407E"/>
    <w:rsid w:val="00514321"/>
    <w:rsid w:val="0051496D"/>
    <w:rsid w:val="00514C25"/>
    <w:rsid w:val="00514EDF"/>
    <w:rsid w:val="0051694C"/>
    <w:rsid w:val="00517900"/>
    <w:rsid w:val="0052413F"/>
    <w:rsid w:val="00530841"/>
    <w:rsid w:val="00532558"/>
    <w:rsid w:val="005327D1"/>
    <w:rsid w:val="0053509E"/>
    <w:rsid w:val="00536B1C"/>
    <w:rsid w:val="00542AE1"/>
    <w:rsid w:val="00543D99"/>
    <w:rsid w:val="00547ABE"/>
    <w:rsid w:val="00550031"/>
    <w:rsid w:val="00550563"/>
    <w:rsid w:val="00552B20"/>
    <w:rsid w:val="00556AB5"/>
    <w:rsid w:val="00560D84"/>
    <w:rsid w:val="00562E47"/>
    <w:rsid w:val="00567C6F"/>
    <w:rsid w:val="00567EB7"/>
    <w:rsid w:val="005753F9"/>
    <w:rsid w:val="00580B52"/>
    <w:rsid w:val="00590970"/>
    <w:rsid w:val="00592776"/>
    <w:rsid w:val="005958F2"/>
    <w:rsid w:val="005A02AC"/>
    <w:rsid w:val="005A284C"/>
    <w:rsid w:val="005A6E1F"/>
    <w:rsid w:val="005A7775"/>
    <w:rsid w:val="005B163A"/>
    <w:rsid w:val="005C1432"/>
    <w:rsid w:val="005C144D"/>
    <w:rsid w:val="005C2DFC"/>
    <w:rsid w:val="005C4AA3"/>
    <w:rsid w:val="005C6BD2"/>
    <w:rsid w:val="005D0292"/>
    <w:rsid w:val="005D2467"/>
    <w:rsid w:val="005D3455"/>
    <w:rsid w:val="005D4CA6"/>
    <w:rsid w:val="005D7D16"/>
    <w:rsid w:val="005E2B42"/>
    <w:rsid w:val="005E2E54"/>
    <w:rsid w:val="005E2FFF"/>
    <w:rsid w:val="005E323B"/>
    <w:rsid w:val="005E3C25"/>
    <w:rsid w:val="005E5FC2"/>
    <w:rsid w:val="005E6B6A"/>
    <w:rsid w:val="005E7F00"/>
    <w:rsid w:val="005F04AA"/>
    <w:rsid w:val="005F2947"/>
    <w:rsid w:val="005F2FE2"/>
    <w:rsid w:val="005F3985"/>
    <w:rsid w:val="005F6FAC"/>
    <w:rsid w:val="006018E0"/>
    <w:rsid w:val="006029A0"/>
    <w:rsid w:val="0060442A"/>
    <w:rsid w:val="00605FCF"/>
    <w:rsid w:val="006077C0"/>
    <w:rsid w:val="00613352"/>
    <w:rsid w:val="006145FB"/>
    <w:rsid w:val="00621224"/>
    <w:rsid w:val="006222D2"/>
    <w:rsid w:val="00622C85"/>
    <w:rsid w:val="00622FF1"/>
    <w:rsid w:val="0062422C"/>
    <w:rsid w:val="00627380"/>
    <w:rsid w:val="00627E5A"/>
    <w:rsid w:val="00633153"/>
    <w:rsid w:val="006336C0"/>
    <w:rsid w:val="006339A1"/>
    <w:rsid w:val="00633DA4"/>
    <w:rsid w:val="00635395"/>
    <w:rsid w:val="006373F5"/>
    <w:rsid w:val="006419E1"/>
    <w:rsid w:val="00642410"/>
    <w:rsid w:val="00643EE8"/>
    <w:rsid w:val="00644F1F"/>
    <w:rsid w:val="00645FAB"/>
    <w:rsid w:val="00647350"/>
    <w:rsid w:val="00647DB2"/>
    <w:rsid w:val="00651C8B"/>
    <w:rsid w:val="006520F1"/>
    <w:rsid w:val="006523A5"/>
    <w:rsid w:val="006526F0"/>
    <w:rsid w:val="00661603"/>
    <w:rsid w:val="0066240F"/>
    <w:rsid w:val="00662469"/>
    <w:rsid w:val="006637DE"/>
    <w:rsid w:val="00664E9D"/>
    <w:rsid w:val="00667117"/>
    <w:rsid w:val="006672FA"/>
    <w:rsid w:val="00675B35"/>
    <w:rsid w:val="0068006F"/>
    <w:rsid w:val="006839A4"/>
    <w:rsid w:val="006909D1"/>
    <w:rsid w:val="00690C32"/>
    <w:rsid w:val="0069163B"/>
    <w:rsid w:val="00691769"/>
    <w:rsid w:val="00691C92"/>
    <w:rsid w:val="00696855"/>
    <w:rsid w:val="006977BB"/>
    <w:rsid w:val="006A139D"/>
    <w:rsid w:val="006A2A62"/>
    <w:rsid w:val="006A3FF4"/>
    <w:rsid w:val="006A4067"/>
    <w:rsid w:val="006A4690"/>
    <w:rsid w:val="006A768B"/>
    <w:rsid w:val="006A7FC6"/>
    <w:rsid w:val="006B02AD"/>
    <w:rsid w:val="006B15F0"/>
    <w:rsid w:val="006B16A9"/>
    <w:rsid w:val="006B281C"/>
    <w:rsid w:val="006B3412"/>
    <w:rsid w:val="006B4EC4"/>
    <w:rsid w:val="006B5578"/>
    <w:rsid w:val="006B7EBF"/>
    <w:rsid w:val="006C1DAE"/>
    <w:rsid w:val="006C21E2"/>
    <w:rsid w:val="006C6130"/>
    <w:rsid w:val="006C6C89"/>
    <w:rsid w:val="006D0AE5"/>
    <w:rsid w:val="006D48C3"/>
    <w:rsid w:val="006D7836"/>
    <w:rsid w:val="006D7D8E"/>
    <w:rsid w:val="006E2C60"/>
    <w:rsid w:val="006F0274"/>
    <w:rsid w:val="006F222F"/>
    <w:rsid w:val="006F303A"/>
    <w:rsid w:val="006F3E1A"/>
    <w:rsid w:val="006F629F"/>
    <w:rsid w:val="00700A02"/>
    <w:rsid w:val="00702689"/>
    <w:rsid w:val="00702C48"/>
    <w:rsid w:val="00705DE8"/>
    <w:rsid w:val="00706111"/>
    <w:rsid w:val="007071C7"/>
    <w:rsid w:val="0070761A"/>
    <w:rsid w:val="00711364"/>
    <w:rsid w:val="00712233"/>
    <w:rsid w:val="007124D9"/>
    <w:rsid w:val="00712E4F"/>
    <w:rsid w:val="00721942"/>
    <w:rsid w:val="007231AB"/>
    <w:rsid w:val="00723910"/>
    <w:rsid w:val="00724251"/>
    <w:rsid w:val="007255D9"/>
    <w:rsid w:val="00725A3A"/>
    <w:rsid w:val="0072683D"/>
    <w:rsid w:val="007334CE"/>
    <w:rsid w:val="00736373"/>
    <w:rsid w:val="007402C9"/>
    <w:rsid w:val="007429ED"/>
    <w:rsid w:val="007430C9"/>
    <w:rsid w:val="007433ED"/>
    <w:rsid w:val="00743D83"/>
    <w:rsid w:val="0074532D"/>
    <w:rsid w:val="00745B79"/>
    <w:rsid w:val="00746F98"/>
    <w:rsid w:val="00751EAB"/>
    <w:rsid w:val="007520CE"/>
    <w:rsid w:val="00756191"/>
    <w:rsid w:val="00756FBE"/>
    <w:rsid w:val="00760DE5"/>
    <w:rsid w:val="0076288E"/>
    <w:rsid w:val="00762D30"/>
    <w:rsid w:val="0076716F"/>
    <w:rsid w:val="007718B0"/>
    <w:rsid w:val="0077199F"/>
    <w:rsid w:val="00776F2A"/>
    <w:rsid w:val="007771B2"/>
    <w:rsid w:val="00782251"/>
    <w:rsid w:val="00782404"/>
    <w:rsid w:val="00786021"/>
    <w:rsid w:val="00786134"/>
    <w:rsid w:val="0079453B"/>
    <w:rsid w:val="007A1229"/>
    <w:rsid w:val="007A235C"/>
    <w:rsid w:val="007A58C9"/>
    <w:rsid w:val="007A6510"/>
    <w:rsid w:val="007A7003"/>
    <w:rsid w:val="007B0CED"/>
    <w:rsid w:val="007B4691"/>
    <w:rsid w:val="007C2455"/>
    <w:rsid w:val="007C2C16"/>
    <w:rsid w:val="007C42C1"/>
    <w:rsid w:val="007C5589"/>
    <w:rsid w:val="007C69AC"/>
    <w:rsid w:val="007D1AB5"/>
    <w:rsid w:val="007D4E9E"/>
    <w:rsid w:val="007D71A6"/>
    <w:rsid w:val="007E0CD8"/>
    <w:rsid w:val="007E3ED2"/>
    <w:rsid w:val="007E3F72"/>
    <w:rsid w:val="007E47B7"/>
    <w:rsid w:val="007E6BA7"/>
    <w:rsid w:val="007F1E34"/>
    <w:rsid w:val="007F3C7C"/>
    <w:rsid w:val="007F3EC3"/>
    <w:rsid w:val="007F484B"/>
    <w:rsid w:val="007F542F"/>
    <w:rsid w:val="007F5A30"/>
    <w:rsid w:val="007F6681"/>
    <w:rsid w:val="00802884"/>
    <w:rsid w:val="0080290B"/>
    <w:rsid w:val="00802E74"/>
    <w:rsid w:val="00802F88"/>
    <w:rsid w:val="00803B81"/>
    <w:rsid w:val="00807DB2"/>
    <w:rsid w:val="00811571"/>
    <w:rsid w:val="00812DE7"/>
    <w:rsid w:val="008147A9"/>
    <w:rsid w:val="008161B1"/>
    <w:rsid w:val="00822D66"/>
    <w:rsid w:val="00823968"/>
    <w:rsid w:val="00825BA7"/>
    <w:rsid w:val="00826599"/>
    <w:rsid w:val="008266BC"/>
    <w:rsid w:val="00832B5C"/>
    <w:rsid w:val="00834714"/>
    <w:rsid w:val="008347E8"/>
    <w:rsid w:val="00836C6C"/>
    <w:rsid w:val="00836F7A"/>
    <w:rsid w:val="008377F9"/>
    <w:rsid w:val="00842949"/>
    <w:rsid w:val="00843346"/>
    <w:rsid w:val="008438C4"/>
    <w:rsid w:val="00845E22"/>
    <w:rsid w:val="0084759C"/>
    <w:rsid w:val="00853A40"/>
    <w:rsid w:val="008540AB"/>
    <w:rsid w:val="00854936"/>
    <w:rsid w:val="0085564C"/>
    <w:rsid w:val="00860A2D"/>
    <w:rsid w:val="00862116"/>
    <w:rsid w:val="008632F4"/>
    <w:rsid w:val="00864DDD"/>
    <w:rsid w:val="00865540"/>
    <w:rsid w:val="00870EFA"/>
    <w:rsid w:val="0087369A"/>
    <w:rsid w:val="0087496C"/>
    <w:rsid w:val="00880004"/>
    <w:rsid w:val="00880EE7"/>
    <w:rsid w:val="00882302"/>
    <w:rsid w:val="00882F15"/>
    <w:rsid w:val="00885EA0"/>
    <w:rsid w:val="00893336"/>
    <w:rsid w:val="00894DFA"/>
    <w:rsid w:val="0089563C"/>
    <w:rsid w:val="008964CB"/>
    <w:rsid w:val="0089749E"/>
    <w:rsid w:val="008A0A43"/>
    <w:rsid w:val="008A1268"/>
    <w:rsid w:val="008A26B4"/>
    <w:rsid w:val="008A6E39"/>
    <w:rsid w:val="008B06EA"/>
    <w:rsid w:val="008B1913"/>
    <w:rsid w:val="008B1EED"/>
    <w:rsid w:val="008B4966"/>
    <w:rsid w:val="008B50DC"/>
    <w:rsid w:val="008B64B9"/>
    <w:rsid w:val="008C18ED"/>
    <w:rsid w:val="008C232C"/>
    <w:rsid w:val="008C4325"/>
    <w:rsid w:val="008C5C95"/>
    <w:rsid w:val="008C79C7"/>
    <w:rsid w:val="008C7CF8"/>
    <w:rsid w:val="008D0FD7"/>
    <w:rsid w:val="008D5438"/>
    <w:rsid w:val="008D7E5D"/>
    <w:rsid w:val="008E0A9B"/>
    <w:rsid w:val="008E25DA"/>
    <w:rsid w:val="008E5303"/>
    <w:rsid w:val="008F0654"/>
    <w:rsid w:val="008F3F73"/>
    <w:rsid w:val="008F7742"/>
    <w:rsid w:val="00901C93"/>
    <w:rsid w:val="0090295B"/>
    <w:rsid w:val="00904E52"/>
    <w:rsid w:val="00904FE7"/>
    <w:rsid w:val="00914718"/>
    <w:rsid w:val="00915389"/>
    <w:rsid w:val="0092187A"/>
    <w:rsid w:val="0092540F"/>
    <w:rsid w:val="00925CA2"/>
    <w:rsid w:val="00930649"/>
    <w:rsid w:val="00930BE3"/>
    <w:rsid w:val="009313E3"/>
    <w:rsid w:val="0094060D"/>
    <w:rsid w:val="0094234E"/>
    <w:rsid w:val="00947752"/>
    <w:rsid w:val="00947B15"/>
    <w:rsid w:val="00947C6B"/>
    <w:rsid w:val="009519C8"/>
    <w:rsid w:val="0095300D"/>
    <w:rsid w:val="009616F5"/>
    <w:rsid w:val="0096287C"/>
    <w:rsid w:val="009651F8"/>
    <w:rsid w:val="0096651B"/>
    <w:rsid w:val="00971194"/>
    <w:rsid w:val="00971E95"/>
    <w:rsid w:val="0097356A"/>
    <w:rsid w:val="00974023"/>
    <w:rsid w:val="009741E3"/>
    <w:rsid w:val="009768CE"/>
    <w:rsid w:val="0098055A"/>
    <w:rsid w:val="009824CC"/>
    <w:rsid w:val="00983125"/>
    <w:rsid w:val="009834B2"/>
    <w:rsid w:val="009907B2"/>
    <w:rsid w:val="0099293E"/>
    <w:rsid w:val="00993A35"/>
    <w:rsid w:val="00993CBF"/>
    <w:rsid w:val="00997325"/>
    <w:rsid w:val="0099734B"/>
    <w:rsid w:val="009A4400"/>
    <w:rsid w:val="009A46A0"/>
    <w:rsid w:val="009A5951"/>
    <w:rsid w:val="009A7D94"/>
    <w:rsid w:val="009B20CD"/>
    <w:rsid w:val="009B424A"/>
    <w:rsid w:val="009B49F2"/>
    <w:rsid w:val="009C0FAB"/>
    <w:rsid w:val="009C152D"/>
    <w:rsid w:val="009C39CD"/>
    <w:rsid w:val="009C5753"/>
    <w:rsid w:val="009D0A4A"/>
    <w:rsid w:val="009D31DC"/>
    <w:rsid w:val="009D4258"/>
    <w:rsid w:val="009D4328"/>
    <w:rsid w:val="009D5502"/>
    <w:rsid w:val="009E2368"/>
    <w:rsid w:val="009E2C0C"/>
    <w:rsid w:val="009E3214"/>
    <w:rsid w:val="009E6AB2"/>
    <w:rsid w:val="009E6B3E"/>
    <w:rsid w:val="009E7539"/>
    <w:rsid w:val="009F183F"/>
    <w:rsid w:val="009F2A02"/>
    <w:rsid w:val="009F2A21"/>
    <w:rsid w:val="009F31F6"/>
    <w:rsid w:val="009F3897"/>
    <w:rsid w:val="009F64ED"/>
    <w:rsid w:val="009F6B52"/>
    <w:rsid w:val="00A0142D"/>
    <w:rsid w:val="00A03839"/>
    <w:rsid w:val="00A05F72"/>
    <w:rsid w:val="00A0677C"/>
    <w:rsid w:val="00A068AC"/>
    <w:rsid w:val="00A14BE8"/>
    <w:rsid w:val="00A2107E"/>
    <w:rsid w:val="00A21DCB"/>
    <w:rsid w:val="00A244A6"/>
    <w:rsid w:val="00A26B6B"/>
    <w:rsid w:val="00A308BA"/>
    <w:rsid w:val="00A30D42"/>
    <w:rsid w:val="00A30F8B"/>
    <w:rsid w:val="00A31190"/>
    <w:rsid w:val="00A31302"/>
    <w:rsid w:val="00A31336"/>
    <w:rsid w:val="00A318AC"/>
    <w:rsid w:val="00A340FE"/>
    <w:rsid w:val="00A35A01"/>
    <w:rsid w:val="00A36541"/>
    <w:rsid w:val="00A41603"/>
    <w:rsid w:val="00A42602"/>
    <w:rsid w:val="00A43B9A"/>
    <w:rsid w:val="00A44555"/>
    <w:rsid w:val="00A4573D"/>
    <w:rsid w:val="00A50442"/>
    <w:rsid w:val="00A51356"/>
    <w:rsid w:val="00A5596F"/>
    <w:rsid w:val="00A570EA"/>
    <w:rsid w:val="00A60229"/>
    <w:rsid w:val="00A63D6F"/>
    <w:rsid w:val="00A72833"/>
    <w:rsid w:val="00A74417"/>
    <w:rsid w:val="00A754C7"/>
    <w:rsid w:val="00A75C1F"/>
    <w:rsid w:val="00A7642E"/>
    <w:rsid w:val="00A7701B"/>
    <w:rsid w:val="00A77167"/>
    <w:rsid w:val="00A777E4"/>
    <w:rsid w:val="00A810A8"/>
    <w:rsid w:val="00A82160"/>
    <w:rsid w:val="00A83757"/>
    <w:rsid w:val="00A840A8"/>
    <w:rsid w:val="00A873EA"/>
    <w:rsid w:val="00A877B5"/>
    <w:rsid w:val="00A87B11"/>
    <w:rsid w:val="00A946B2"/>
    <w:rsid w:val="00A9552B"/>
    <w:rsid w:val="00AA52F6"/>
    <w:rsid w:val="00AA5C2B"/>
    <w:rsid w:val="00AA5CFE"/>
    <w:rsid w:val="00AA7085"/>
    <w:rsid w:val="00AB241C"/>
    <w:rsid w:val="00AB3573"/>
    <w:rsid w:val="00AC1A6F"/>
    <w:rsid w:val="00AC305F"/>
    <w:rsid w:val="00AC3D7F"/>
    <w:rsid w:val="00AC5400"/>
    <w:rsid w:val="00AC5535"/>
    <w:rsid w:val="00AD4937"/>
    <w:rsid w:val="00AD5A96"/>
    <w:rsid w:val="00AE1FA4"/>
    <w:rsid w:val="00AF2390"/>
    <w:rsid w:val="00AF3161"/>
    <w:rsid w:val="00AF34EC"/>
    <w:rsid w:val="00AF4BCC"/>
    <w:rsid w:val="00AF5E14"/>
    <w:rsid w:val="00AF6389"/>
    <w:rsid w:val="00AF6841"/>
    <w:rsid w:val="00B06CD7"/>
    <w:rsid w:val="00B07AB4"/>
    <w:rsid w:val="00B117F0"/>
    <w:rsid w:val="00B133A3"/>
    <w:rsid w:val="00B139A1"/>
    <w:rsid w:val="00B159BA"/>
    <w:rsid w:val="00B21211"/>
    <w:rsid w:val="00B2305A"/>
    <w:rsid w:val="00B2658A"/>
    <w:rsid w:val="00B2690E"/>
    <w:rsid w:val="00B270D8"/>
    <w:rsid w:val="00B273D4"/>
    <w:rsid w:val="00B348A3"/>
    <w:rsid w:val="00B35118"/>
    <w:rsid w:val="00B37152"/>
    <w:rsid w:val="00B44792"/>
    <w:rsid w:val="00B50614"/>
    <w:rsid w:val="00B50995"/>
    <w:rsid w:val="00B53B9F"/>
    <w:rsid w:val="00B575CC"/>
    <w:rsid w:val="00B620E3"/>
    <w:rsid w:val="00B636CF"/>
    <w:rsid w:val="00B639CB"/>
    <w:rsid w:val="00B63F31"/>
    <w:rsid w:val="00B641CC"/>
    <w:rsid w:val="00B66FFA"/>
    <w:rsid w:val="00B72F9F"/>
    <w:rsid w:val="00B74664"/>
    <w:rsid w:val="00B7526F"/>
    <w:rsid w:val="00B803A4"/>
    <w:rsid w:val="00B81AB5"/>
    <w:rsid w:val="00B836D7"/>
    <w:rsid w:val="00B852E6"/>
    <w:rsid w:val="00B85BAC"/>
    <w:rsid w:val="00B869DA"/>
    <w:rsid w:val="00B905A0"/>
    <w:rsid w:val="00B91141"/>
    <w:rsid w:val="00BA01D4"/>
    <w:rsid w:val="00BA25F3"/>
    <w:rsid w:val="00BA3D63"/>
    <w:rsid w:val="00BA57DF"/>
    <w:rsid w:val="00BA7643"/>
    <w:rsid w:val="00BB7FCF"/>
    <w:rsid w:val="00BC6081"/>
    <w:rsid w:val="00BC6C5A"/>
    <w:rsid w:val="00BC7CA3"/>
    <w:rsid w:val="00BD039F"/>
    <w:rsid w:val="00BD14B6"/>
    <w:rsid w:val="00BD2EBB"/>
    <w:rsid w:val="00BD594A"/>
    <w:rsid w:val="00BE3652"/>
    <w:rsid w:val="00BE4EC8"/>
    <w:rsid w:val="00BE6034"/>
    <w:rsid w:val="00BE7133"/>
    <w:rsid w:val="00BF1EB2"/>
    <w:rsid w:val="00BF2107"/>
    <w:rsid w:val="00BF3483"/>
    <w:rsid w:val="00BF3669"/>
    <w:rsid w:val="00BF3AC4"/>
    <w:rsid w:val="00BF3E70"/>
    <w:rsid w:val="00C056C5"/>
    <w:rsid w:val="00C06023"/>
    <w:rsid w:val="00C10D07"/>
    <w:rsid w:val="00C15407"/>
    <w:rsid w:val="00C1786B"/>
    <w:rsid w:val="00C22219"/>
    <w:rsid w:val="00C2510B"/>
    <w:rsid w:val="00C251A9"/>
    <w:rsid w:val="00C26FDA"/>
    <w:rsid w:val="00C279B9"/>
    <w:rsid w:val="00C31E85"/>
    <w:rsid w:val="00C355E8"/>
    <w:rsid w:val="00C36763"/>
    <w:rsid w:val="00C40DAD"/>
    <w:rsid w:val="00C55135"/>
    <w:rsid w:val="00C627F8"/>
    <w:rsid w:val="00C63492"/>
    <w:rsid w:val="00C6489C"/>
    <w:rsid w:val="00C72AC9"/>
    <w:rsid w:val="00C74F9D"/>
    <w:rsid w:val="00C75278"/>
    <w:rsid w:val="00C76EF2"/>
    <w:rsid w:val="00C82604"/>
    <w:rsid w:val="00C826BC"/>
    <w:rsid w:val="00C83688"/>
    <w:rsid w:val="00C8545E"/>
    <w:rsid w:val="00C8639C"/>
    <w:rsid w:val="00C9215D"/>
    <w:rsid w:val="00C92BDC"/>
    <w:rsid w:val="00C93AE4"/>
    <w:rsid w:val="00C95F98"/>
    <w:rsid w:val="00C97E91"/>
    <w:rsid w:val="00CA1E81"/>
    <w:rsid w:val="00CA26E1"/>
    <w:rsid w:val="00CA2D41"/>
    <w:rsid w:val="00CA40E6"/>
    <w:rsid w:val="00CA6F97"/>
    <w:rsid w:val="00CB1199"/>
    <w:rsid w:val="00CB1CB0"/>
    <w:rsid w:val="00CB28C2"/>
    <w:rsid w:val="00CB2AE1"/>
    <w:rsid w:val="00CB385F"/>
    <w:rsid w:val="00CB568C"/>
    <w:rsid w:val="00CB65EE"/>
    <w:rsid w:val="00CB7144"/>
    <w:rsid w:val="00CB7361"/>
    <w:rsid w:val="00CC07B3"/>
    <w:rsid w:val="00CC1025"/>
    <w:rsid w:val="00CC409D"/>
    <w:rsid w:val="00CD2F00"/>
    <w:rsid w:val="00CD49E8"/>
    <w:rsid w:val="00CD5365"/>
    <w:rsid w:val="00CE06D9"/>
    <w:rsid w:val="00CE1FC6"/>
    <w:rsid w:val="00CF0956"/>
    <w:rsid w:val="00CF0F27"/>
    <w:rsid w:val="00CF1DB3"/>
    <w:rsid w:val="00CF1F94"/>
    <w:rsid w:val="00CF2BE9"/>
    <w:rsid w:val="00CF4D3D"/>
    <w:rsid w:val="00CF508A"/>
    <w:rsid w:val="00CF5E61"/>
    <w:rsid w:val="00CF6AE8"/>
    <w:rsid w:val="00CF7E22"/>
    <w:rsid w:val="00D00F5C"/>
    <w:rsid w:val="00D02440"/>
    <w:rsid w:val="00D03E38"/>
    <w:rsid w:val="00D04B27"/>
    <w:rsid w:val="00D1256C"/>
    <w:rsid w:val="00D16778"/>
    <w:rsid w:val="00D1679A"/>
    <w:rsid w:val="00D1694C"/>
    <w:rsid w:val="00D17194"/>
    <w:rsid w:val="00D1727F"/>
    <w:rsid w:val="00D20F47"/>
    <w:rsid w:val="00D22648"/>
    <w:rsid w:val="00D2530D"/>
    <w:rsid w:val="00D26D74"/>
    <w:rsid w:val="00D311C0"/>
    <w:rsid w:val="00D36E1D"/>
    <w:rsid w:val="00D4394F"/>
    <w:rsid w:val="00D446B8"/>
    <w:rsid w:val="00D4788D"/>
    <w:rsid w:val="00D524BC"/>
    <w:rsid w:val="00D55054"/>
    <w:rsid w:val="00D5655F"/>
    <w:rsid w:val="00D57899"/>
    <w:rsid w:val="00D65539"/>
    <w:rsid w:val="00D67FAC"/>
    <w:rsid w:val="00D701E8"/>
    <w:rsid w:val="00D73879"/>
    <w:rsid w:val="00D74490"/>
    <w:rsid w:val="00D76CDD"/>
    <w:rsid w:val="00D7750C"/>
    <w:rsid w:val="00D85CC0"/>
    <w:rsid w:val="00D9096C"/>
    <w:rsid w:val="00D92C79"/>
    <w:rsid w:val="00D94A89"/>
    <w:rsid w:val="00DA3301"/>
    <w:rsid w:val="00DA52BB"/>
    <w:rsid w:val="00DA7671"/>
    <w:rsid w:val="00DB0EB0"/>
    <w:rsid w:val="00DB1CA6"/>
    <w:rsid w:val="00DB340A"/>
    <w:rsid w:val="00DB5445"/>
    <w:rsid w:val="00DB6B40"/>
    <w:rsid w:val="00DB6F8A"/>
    <w:rsid w:val="00DC07B8"/>
    <w:rsid w:val="00DC4774"/>
    <w:rsid w:val="00DC76C0"/>
    <w:rsid w:val="00DC7D58"/>
    <w:rsid w:val="00DD48D5"/>
    <w:rsid w:val="00DD5803"/>
    <w:rsid w:val="00DD5FDE"/>
    <w:rsid w:val="00DD6323"/>
    <w:rsid w:val="00DD70F9"/>
    <w:rsid w:val="00DD7D24"/>
    <w:rsid w:val="00DE5E4A"/>
    <w:rsid w:val="00DE5FF8"/>
    <w:rsid w:val="00DE6B6B"/>
    <w:rsid w:val="00DF16A9"/>
    <w:rsid w:val="00DF2B14"/>
    <w:rsid w:val="00DF478C"/>
    <w:rsid w:val="00E050E0"/>
    <w:rsid w:val="00E0776E"/>
    <w:rsid w:val="00E123EA"/>
    <w:rsid w:val="00E124AD"/>
    <w:rsid w:val="00E12E41"/>
    <w:rsid w:val="00E133E2"/>
    <w:rsid w:val="00E14DB7"/>
    <w:rsid w:val="00E2077C"/>
    <w:rsid w:val="00E22A74"/>
    <w:rsid w:val="00E246C9"/>
    <w:rsid w:val="00E25290"/>
    <w:rsid w:val="00E26EEB"/>
    <w:rsid w:val="00E27298"/>
    <w:rsid w:val="00E300A5"/>
    <w:rsid w:val="00E30314"/>
    <w:rsid w:val="00E312AC"/>
    <w:rsid w:val="00E31A4B"/>
    <w:rsid w:val="00E33F7D"/>
    <w:rsid w:val="00E34946"/>
    <w:rsid w:val="00E3581B"/>
    <w:rsid w:val="00E36B90"/>
    <w:rsid w:val="00E36FFC"/>
    <w:rsid w:val="00E45DAD"/>
    <w:rsid w:val="00E46DFC"/>
    <w:rsid w:val="00E505BC"/>
    <w:rsid w:val="00E51218"/>
    <w:rsid w:val="00E529CF"/>
    <w:rsid w:val="00E533DC"/>
    <w:rsid w:val="00E5430F"/>
    <w:rsid w:val="00E54686"/>
    <w:rsid w:val="00E55D07"/>
    <w:rsid w:val="00E572C1"/>
    <w:rsid w:val="00E604D0"/>
    <w:rsid w:val="00E61697"/>
    <w:rsid w:val="00E62B3A"/>
    <w:rsid w:val="00E640A8"/>
    <w:rsid w:val="00E67528"/>
    <w:rsid w:val="00E70ED5"/>
    <w:rsid w:val="00E7327E"/>
    <w:rsid w:val="00E733AD"/>
    <w:rsid w:val="00E73CCB"/>
    <w:rsid w:val="00E74C2F"/>
    <w:rsid w:val="00E76619"/>
    <w:rsid w:val="00E7703B"/>
    <w:rsid w:val="00E80667"/>
    <w:rsid w:val="00E82E2F"/>
    <w:rsid w:val="00E863F5"/>
    <w:rsid w:val="00E90754"/>
    <w:rsid w:val="00E9537A"/>
    <w:rsid w:val="00E975C4"/>
    <w:rsid w:val="00EA3225"/>
    <w:rsid w:val="00EA54C6"/>
    <w:rsid w:val="00EA5E33"/>
    <w:rsid w:val="00EB0AE4"/>
    <w:rsid w:val="00EB3481"/>
    <w:rsid w:val="00EB5650"/>
    <w:rsid w:val="00EB6F0C"/>
    <w:rsid w:val="00EB71B3"/>
    <w:rsid w:val="00EC0D59"/>
    <w:rsid w:val="00EC2B63"/>
    <w:rsid w:val="00EC7369"/>
    <w:rsid w:val="00EC7E44"/>
    <w:rsid w:val="00EE06FE"/>
    <w:rsid w:val="00EE3C6C"/>
    <w:rsid w:val="00EE4D5F"/>
    <w:rsid w:val="00EE4EF3"/>
    <w:rsid w:val="00EE567C"/>
    <w:rsid w:val="00EE590F"/>
    <w:rsid w:val="00EE72F5"/>
    <w:rsid w:val="00EE78F0"/>
    <w:rsid w:val="00EE7933"/>
    <w:rsid w:val="00EF0095"/>
    <w:rsid w:val="00EF0DAA"/>
    <w:rsid w:val="00EF4ACA"/>
    <w:rsid w:val="00EF6581"/>
    <w:rsid w:val="00F00E3B"/>
    <w:rsid w:val="00F016F4"/>
    <w:rsid w:val="00F01809"/>
    <w:rsid w:val="00F040C1"/>
    <w:rsid w:val="00F046AE"/>
    <w:rsid w:val="00F050D5"/>
    <w:rsid w:val="00F06843"/>
    <w:rsid w:val="00F107A7"/>
    <w:rsid w:val="00F1106D"/>
    <w:rsid w:val="00F12CB2"/>
    <w:rsid w:val="00F14CA2"/>
    <w:rsid w:val="00F155F8"/>
    <w:rsid w:val="00F17EFD"/>
    <w:rsid w:val="00F21759"/>
    <w:rsid w:val="00F2392F"/>
    <w:rsid w:val="00F244A1"/>
    <w:rsid w:val="00F30449"/>
    <w:rsid w:val="00F31442"/>
    <w:rsid w:val="00F31B67"/>
    <w:rsid w:val="00F34447"/>
    <w:rsid w:val="00F36714"/>
    <w:rsid w:val="00F376AF"/>
    <w:rsid w:val="00F40425"/>
    <w:rsid w:val="00F420BA"/>
    <w:rsid w:val="00F434D4"/>
    <w:rsid w:val="00F50554"/>
    <w:rsid w:val="00F51CD7"/>
    <w:rsid w:val="00F5399A"/>
    <w:rsid w:val="00F539A8"/>
    <w:rsid w:val="00F54D6B"/>
    <w:rsid w:val="00F56362"/>
    <w:rsid w:val="00F64014"/>
    <w:rsid w:val="00F65710"/>
    <w:rsid w:val="00F66F1A"/>
    <w:rsid w:val="00F7242F"/>
    <w:rsid w:val="00F72E2F"/>
    <w:rsid w:val="00F743BC"/>
    <w:rsid w:val="00F75DF5"/>
    <w:rsid w:val="00F76817"/>
    <w:rsid w:val="00F80607"/>
    <w:rsid w:val="00F8196E"/>
    <w:rsid w:val="00F86CD9"/>
    <w:rsid w:val="00F924CE"/>
    <w:rsid w:val="00F93254"/>
    <w:rsid w:val="00F94036"/>
    <w:rsid w:val="00F94750"/>
    <w:rsid w:val="00F94DCE"/>
    <w:rsid w:val="00FA29F7"/>
    <w:rsid w:val="00FA2D2A"/>
    <w:rsid w:val="00FA64AB"/>
    <w:rsid w:val="00FB08BD"/>
    <w:rsid w:val="00FB7AB2"/>
    <w:rsid w:val="00FC306D"/>
    <w:rsid w:val="00FC5627"/>
    <w:rsid w:val="00FC5DF8"/>
    <w:rsid w:val="00FC66CD"/>
    <w:rsid w:val="00FD065B"/>
    <w:rsid w:val="00FD16EB"/>
    <w:rsid w:val="00FD2623"/>
    <w:rsid w:val="00FD2825"/>
    <w:rsid w:val="00FD295C"/>
    <w:rsid w:val="00FD4082"/>
    <w:rsid w:val="00FD60A8"/>
    <w:rsid w:val="00FE39FF"/>
    <w:rsid w:val="00FE4D76"/>
    <w:rsid w:val="00FE500B"/>
    <w:rsid w:val="00FE660B"/>
    <w:rsid w:val="00FF1BA4"/>
    <w:rsid w:val="00FF2748"/>
    <w:rsid w:val="00FF27E9"/>
    <w:rsid w:val="00FF28AF"/>
    <w:rsid w:val="00FF47A7"/>
    <w:rsid w:val="00FF717B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D26"/>
    <w:rPr>
      <w:rFonts w:ascii="Frutiger 55 Roman" w:hAnsi="Frutiger 55 Roman"/>
      <w:sz w:val="22"/>
      <w:lang w:eastAsia="en-US"/>
    </w:rPr>
  </w:style>
  <w:style w:type="paragraph" w:styleId="Heading1">
    <w:name w:val="heading 1"/>
    <w:basedOn w:val="Normal"/>
    <w:next w:val="Normal"/>
    <w:qFormat/>
    <w:rsid w:val="001F0D26"/>
    <w:pPr>
      <w:keepNext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1F0D26"/>
    <w:pPr>
      <w:keepNext/>
      <w:jc w:val="center"/>
      <w:outlineLvl w:val="1"/>
    </w:pPr>
    <w:rPr>
      <w:rFonts w:ascii="Trebuchet MS" w:hAnsi="Trebuchet MS"/>
      <w:b/>
      <w:color w:val="000080"/>
      <w:sz w:val="24"/>
    </w:rPr>
  </w:style>
  <w:style w:type="paragraph" w:styleId="Heading3">
    <w:name w:val="heading 3"/>
    <w:basedOn w:val="Normal"/>
    <w:next w:val="Normal"/>
    <w:qFormat/>
    <w:rsid w:val="001F0D26"/>
    <w:pPr>
      <w:keepNext/>
      <w:jc w:val="center"/>
      <w:outlineLvl w:val="2"/>
    </w:pPr>
    <w:rPr>
      <w:rFonts w:ascii="Trebuchet MS" w:hAnsi="Trebuchet MS"/>
      <w:b/>
      <w:sz w:val="24"/>
    </w:rPr>
  </w:style>
  <w:style w:type="paragraph" w:styleId="Heading4">
    <w:name w:val="heading 4"/>
    <w:basedOn w:val="Normal"/>
    <w:next w:val="Normal"/>
    <w:qFormat/>
    <w:rsid w:val="00605FCF"/>
    <w:pPr>
      <w:keepNext/>
      <w:outlineLvl w:val="3"/>
    </w:pPr>
    <w:rPr>
      <w:rFonts w:ascii="Times New Roman" w:hAnsi="Times New Roman"/>
      <w:b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634F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EF6581"/>
    <w:p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0D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F0D26"/>
    <w:pPr>
      <w:tabs>
        <w:tab w:val="center" w:pos="4320"/>
        <w:tab w:val="right" w:pos="8640"/>
      </w:tabs>
    </w:pPr>
  </w:style>
  <w:style w:type="character" w:styleId="Hyperlink">
    <w:name w:val="Hyperlink"/>
    <w:rsid w:val="001F0D2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1F0D26"/>
    <w:pPr>
      <w:jc w:val="center"/>
    </w:pPr>
    <w:rPr>
      <w:rFonts w:ascii="Arial" w:hAnsi="Arial"/>
      <w:b/>
      <w:sz w:val="32"/>
    </w:rPr>
  </w:style>
  <w:style w:type="paragraph" w:styleId="ListNumber">
    <w:name w:val="List Number"/>
    <w:basedOn w:val="Normal"/>
    <w:rsid w:val="001F0D26"/>
    <w:pPr>
      <w:numPr>
        <w:numId w:val="6"/>
      </w:numPr>
    </w:pPr>
  </w:style>
  <w:style w:type="character" w:styleId="FollowedHyperlink">
    <w:name w:val="FollowedHyperlink"/>
    <w:rsid w:val="001F0D26"/>
    <w:rPr>
      <w:color w:val="800080"/>
      <w:u w:val="single"/>
    </w:rPr>
  </w:style>
  <w:style w:type="character" w:styleId="PageNumber">
    <w:name w:val="page number"/>
    <w:basedOn w:val="DefaultParagraphFont"/>
    <w:rsid w:val="001F0D26"/>
  </w:style>
  <w:style w:type="paragraph" w:styleId="BalloonText">
    <w:name w:val="Balloon Text"/>
    <w:basedOn w:val="Normal"/>
    <w:semiHidden/>
    <w:rsid w:val="00A837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D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semiHidden/>
    <w:rsid w:val="000634F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uiPriority w:val="9"/>
    <w:rsid w:val="00EF6581"/>
    <w:rPr>
      <w:rFonts w:ascii="Arial" w:hAnsi="Arial" w:cs="Arial"/>
      <w:sz w:val="22"/>
      <w:szCs w:val="22"/>
      <w:lang w:eastAsia="en-US"/>
    </w:rPr>
  </w:style>
  <w:style w:type="paragraph" w:styleId="BlockText">
    <w:name w:val="Block Text"/>
    <w:basedOn w:val="Normal"/>
    <w:rsid w:val="00EF6581"/>
    <w:pPr>
      <w:ind w:left="-426" w:right="283"/>
      <w:outlineLvl w:val="0"/>
    </w:pPr>
    <w:rPr>
      <w:rFonts w:ascii="Times New Roman" w:hAnsi="Times New Roman"/>
      <w:sz w:val="24"/>
    </w:rPr>
  </w:style>
  <w:style w:type="paragraph" w:customStyle="1" w:styleId="Default">
    <w:name w:val="Default"/>
    <w:rsid w:val="0051790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5753"/>
    <w:pPr>
      <w:ind w:right="-1134"/>
      <w:jc w:val="both"/>
    </w:pPr>
    <w:rPr>
      <w:rFonts w:ascii="Arial" w:hAnsi="Arial"/>
      <w:noProof/>
    </w:rPr>
  </w:style>
  <w:style w:type="character" w:customStyle="1" w:styleId="BodyTextChar">
    <w:name w:val="Body Text Char"/>
    <w:link w:val="BodyText"/>
    <w:rsid w:val="009C5753"/>
    <w:rPr>
      <w:rFonts w:ascii="Arial" w:hAnsi="Arial"/>
      <w:noProof/>
      <w:sz w:val="22"/>
    </w:rPr>
  </w:style>
  <w:style w:type="paragraph" w:styleId="NoSpacing">
    <w:name w:val="No Spacing"/>
    <w:link w:val="NoSpacingChar"/>
    <w:uiPriority w:val="1"/>
    <w:qFormat/>
    <w:rsid w:val="00C1540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C15407"/>
    <w:rPr>
      <w:rFonts w:ascii="Calibri" w:hAnsi="Calibri"/>
      <w:sz w:val="22"/>
      <w:szCs w:val="22"/>
      <w:lang w:val="en-US" w:eastAsia="en-US" w:bidi="ar-SA"/>
    </w:rPr>
  </w:style>
  <w:style w:type="paragraph" w:customStyle="1" w:styleId="text">
    <w:name w:val="text"/>
    <w:basedOn w:val="Normal"/>
    <w:rsid w:val="008266BC"/>
    <w:pPr>
      <w:spacing w:before="60" w:after="60" w:line="260" w:lineRule="exact"/>
    </w:pPr>
    <w:rPr>
      <w:rFonts w:ascii="Times New Roman" w:hAnsi="Times New Roman"/>
    </w:rPr>
  </w:style>
  <w:style w:type="paragraph" w:customStyle="1" w:styleId="Subref">
    <w:name w:val="Subref"/>
    <w:basedOn w:val="Normal"/>
    <w:rsid w:val="008266BC"/>
    <w:pPr>
      <w:spacing w:line="400" w:lineRule="atLeast"/>
      <w:outlineLvl w:val="0"/>
    </w:pPr>
    <w:rPr>
      <w:rFonts w:ascii="Bliss Regular" w:hAnsi="Bliss Regular"/>
      <w:sz w:val="36"/>
    </w:rPr>
  </w:style>
  <w:style w:type="paragraph" w:customStyle="1" w:styleId="Introtext">
    <w:name w:val="Intro text"/>
    <w:basedOn w:val="Normal"/>
    <w:rsid w:val="008266BC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Cs w:val="22"/>
      <w:lang w:eastAsia="en-GB"/>
    </w:rPr>
  </w:style>
  <w:style w:type="character" w:customStyle="1" w:styleId="HeaderChar">
    <w:name w:val="Header Char"/>
    <w:link w:val="Header"/>
    <w:uiPriority w:val="99"/>
    <w:rsid w:val="008266BC"/>
    <w:rPr>
      <w:rFonts w:ascii="Frutiger 55 Roman" w:hAnsi="Frutiger 55 Roman"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35118"/>
    <w:rPr>
      <w:rFonts w:ascii="Arial" w:hAnsi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rsid w:val="00B35118"/>
    <w:pPr>
      <w:ind w:hanging="709"/>
    </w:pPr>
    <w:rPr>
      <w:rFonts w:ascii="CG Times" w:hAnsi="CG Times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35118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B35118"/>
    <w:pPr>
      <w:ind w:left="567" w:hanging="567"/>
      <w:jc w:val="both"/>
    </w:pPr>
    <w:rPr>
      <w:rFonts w:ascii="Arial" w:hAnsi="Arial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35118"/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35118"/>
    <w:rPr>
      <w:rFonts w:ascii="Frutiger 55 Roman" w:hAnsi="Frutiger 55 Roman"/>
      <w:sz w:val="22"/>
      <w:lang w:eastAsia="en-US"/>
    </w:rPr>
  </w:style>
  <w:style w:type="paragraph" w:customStyle="1" w:styleId="Legalinformation">
    <w:name w:val="_Legal information"/>
    <w:basedOn w:val="Normal"/>
    <w:rsid w:val="00B35118"/>
    <w:pPr>
      <w:spacing w:before="120"/>
    </w:pPr>
    <w:rPr>
      <w:rFonts w:ascii="Verdana" w:hAnsi="Verdana"/>
      <w:sz w:val="12"/>
      <w:szCs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0D26"/>
    <w:rPr>
      <w:rFonts w:ascii="Frutiger 55 Roman" w:hAnsi="Frutiger 55 Roman"/>
      <w:sz w:val="22"/>
      <w:lang w:eastAsia="en-US"/>
    </w:rPr>
  </w:style>
  <w:style w:type="paragraph" w:styleId="Heading1">
    <w:name w:val="heading 1"/>
    <w:basedOn w:val="Normal"/>
    <w:next w:val="Normal"/>
    <w:qFormat/>
    <w:rsid w:val="001F0D26"/>
    <w:pPr>
      <w:keepNext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1F0D26"/>
    <w:pPr>
      <w:keepNext/>
      <w:jc w:val="center"/>
      <w:outlineLvl w:val="1"/>
    </w:pPr>
    <w:rPr>
      <w:rFonts w:ascii="Trebuchet MS" w:hAnsi="Trebuchet MS"/>
      <w:b/>
      <w:color w:val="000080"/>
      <w:sz w:val="24"/>
    </w:rPr>
  </w:style>
  <w:style w:type="paragraph" w:styleId="Heading3">
    <w:name w:val="heading 3"/>
    <w:basedOn w:val="Normal"/>
    <w:next w:val="Normal"/>
    <w:qFormat/>
    <w:rsid w:val="001F0D26"/>
    <w:pPr>
      <w:keepNext/>
      <w:jc w:val="center"/>
      <w:outlineLvl w:val="2"/>
    </w:pPr>
    <w:rPr>
      <w:rFonts w:ascii="Trebuchet MS" w:hAnsi="Trebuchet MS"/>
      <w:b/>
      <w:sz w:val="24"/>
    </w:rPr>
  </w:style>
  <w:style w:type="paragraph" w:styleId="Heading4">
    <w:name w:val="heading 4"/>
    <w:basedOn w:val="Normal"/>
    <w:next w:val="Normal"/>
    <w:qFormat/>
    <w:rsid w:val="00605FCF"/>
    <w:pPr>
      <w:keepNext/>
      <w:outlineLvl w:val="3"/>
    </w:pPr>
    <w:rPr>
      <w:rFonts w:ascii="Times New Roman" w:hAnsi="Times New Roman"/>
      <w:b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634F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EF6581"/>
    <w:p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0D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F0D26"/>
    <w:pPr>
      <w:tabs>
        <w:tab w:val="center" w:pos="4320"/>
        <w:tab w:val="right" w:pos="8640"/>
      </w:tabs>
    </w:pPr>
  </w:style>
  <w:style w:type="character" w:styleId="Hyperlink">
    <w:name w:val="Hyperlink"/>
    <w:rsid w:val="001F0D2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1F0D26"/>
    <w:pPr>
      <w:jc w:val="center"/>
    </w:pPr>
    <w:rPr>
      <w:rFonts w:ascii="Arial" w:hAnsi="Arial"/>
      <w:b/>
      <w:sz w:val="32"/>
    </w:rPr>
  </w:style>
  <w:style w:type="paragraph" w:styleId="ListNumber">
    <w:name w:val="List Number"/>
    <w:basedOn w:val="Normal"/>
    <w:rsid w:val="001F0D26"/>
    <w:pPr>
      <w:numPr>
        <w:numId w:val="6"/>
      </w:numPr>
    </w:pPr>
  </w:style>
  <w:style w:type="character" w:styleId="FollowedHyperlink">
    <w:name w:val="FollowedHyperlink"/>
    <w:rsid w:val="001F0D26"/>
    <w:rPr>
      <w:color w:val="800080"/>
      <w:u w:val="single"/>
    </w:rPr>
  </w:style>
  <w:style w:type="character" w:styleId="PageNumber">
    <w:name w:val="page number"/>
    <w:basedOn w:val="DefaultParagraphFont"/>
    <w:rsid w:val="001F0D26"/>
  </w:style>
  <w:style w:type="paragraph" w:styleId="BalloonText">
    <w:name w:val="Balloon Text"/>
    <w:basedOn w:val="Normal"/>
    <w:semiHidden/>
    <w:rsid w:val="00A837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D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semiHidden/>
    <w:rsid w:val="000634F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uiPriority w:val="9"/>
    <w:rsid w:val="00EF6581"/>
    <w:rPr>
      <w:rFonts w:ascii="Arial" w:hAnsi="Arial" w:cs="Arial"/>
      <w:sz w:val="22"/>
      <w:szCs w:val="22"/>
      <w:lang w:eastAsia="en-US"/>
    </w:rPr>
  </w:style>
  <w:style w:type="paragraph" w:styleId="BlockText">
    <w:name w:val="Block Text"/>
    <w:basedOn w:val="Normal"/>
    <w:rsid w:val="00EF6581"/>
    <w:pPr>
      <w:ind w:left="-426" w:right="283"/>
      <w:outlineLvl w:val="0"/>
    </w:pPr>
    <w:rPr>
      <w:rFonts w:ascii="Times New Roman" w:hAnsi="Times New Roman"/>
      <w:sz w:val="24"/>
    </w:rPr>
  </w:style>
  <w:style w:type="paragraph" w:customStyle="1" w:styleId="Default">
    <w:name w:val="Default"/>
    <w:rsid w:val="0051790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5753"/>
    <w:pPr>
      <w:ind w:right="-1134"/>
      <w:jc w:val="both"/>
    </w:pPr>
    <w:rPr>
      <w:rFonts w:ascii="Arial" w:hAnsi="Arial"/>
      <w:noProof/>
    </w:rPr>
  </w:style>
  <w:style w:type="character" w:customStyle="1" w:styleId="BodyTextChar">
    <w:name w:val="Body Text Char"/>
    <w:link w:val="BodyText"/>
    <w:rsid w:val="009C5753"/>
    <w:rPr>
      <w:rFonts w:ascii="Arial" w:hAnsi="Arial"/>
      <w:noProof/>
      <w:sz w:val="22"/>
    </w:rPr>
  </w:style>
  <w:style w:type="paragraph" w:styleId="NoSpacing">
    <w:name w:val="No Spacing"/>
    <w:link w:val="NoSpacingChar"/>
    <w:uiPriority w:val="1"/>
    <w:qFormat/>
    <w:rsid w:val="00C1540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C15407"/>
    <w:rPr>
      <w:rFonts w:ascii="Calibri" w:hAnsi="Calibri"/>
      <w:sz w:val="22"/>
      <w:szCs w:val="22"/>
      <w:lang w:val="en-US" w:eastAsia="en-US" w:bidi="ar-SA"/>
    </w:rPr>
  </w:style>
  <w:style w:type="paragraph" w:customStyle="1" w:styleId="text">
    <w:name w:val="text"/>
    <w:basedOn w:val="Normal"/>
    <w:rsid w:val="008266BC"/>
    <w:pPr>
      <w:spacing w:before="60" w:after="60" w:line="260" w:lineRule="exact"/>
    </w:pPr>
    <w:rPr>
      <w:rFonts w:ascii="Times New Roman" w:hAnsi="Times New Roman"/>
    </w:rPr>
  </w:style>
  <w:style w:type="paragraph" w:customStyle="1" w:styleId="Subref">
    <w:name w:val="Subref"/>
    <w:basedOn w:val="Normal"/>
    <w:rsid w:val="008266BC"/>
    <w:pPr>
      <w:spacing w:line="400" w:lineRule="atLeast"/>
      <w:outlineLvl w:val="0"/>
    </w:pPr>
    <w:rPr>
      <w:rFonts w:ascii="Bliss Regular" w:hAnsi="Bliss Regular"/>
      <w:sz w:val="36"/>
    </w:rPr>
  </w:style>
  <w:style w:type="paragraph" w:customStyle="1" w:styleId="Introtext">
    <w:name w:val="Intro text"/>
    <w:basedOn w:val="Normal"/>
    <w:rsid w:val="008266BC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Cs w:val="22"/>
      <w:lang w:eastAsia="en-GB"/>
    </w:rPr>
  </w:style>
  <w:style w:type="character" w:customStyle="1" w:styleId="HeaderChar">
    <w:name w:val="Header Char"/>
    <w:link w:val="Header"/>
    <w:rsid w:val="008266BC"/>
    <w:rPr>
      <w:rFonts w:ascii="Frutiger 55 Roman" w:hAnsi="Frutiger 55 Roman"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35118"/>
    <w:rPr>
      <w:rFonts w:ascii="Arial" w:hAnsi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rsid w:val="00B35118"/>
    <w:pPr>
      <w:ind w:hanging="709"/>
    </w:pPr>
    <w:rPr>
      <w:rFonts w:ascii="CG Times" w:hAnsi="CG Times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35118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B35118"/>
    <w:pPr>
      <w:ind w:left="567" w:hanging="567"/>
      <w:jc w:val="both"/>
    </w:pPr>
    <w:rPr>
      <w:rFonts w:ascii="Arial" w:hAnsi="Arial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35118"/>
    <w:rPr>
      <w:rFonts w:ascii="Arial" w:hAnsi="Arial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B35118"/>
    <w:rPr>
      <w:rFonts w:ascii="Frutiger 55 Roman" w:hAnsi="Frutiger 55 Roman"/>
      <w:sz w:val="22"/>
      <w:lang w:eastAsia="en-US"/>
    </w:rPr>
  </w:style>
  <w:style w:type="paragraph" w:customStyle="1" w:styleId="Legalinformation">
    <w:name w:val="_Legal information"/>
    <w:basedOn w:val="Normal"/>
    <w:rsid w:val="00B35118"/>
    <w:pPr>
      <w:spacing w:before="120"/>
    </w:pPr>
    <w:rPr>
      <w:rFonts w:ascii="Verdana" w:hAnsi="Verdana"/>
      <w:sz w:val="12"/>
      <w:szCs w:val="24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6.bin"/><Relationship Id="rId175" Type="http://schemas.openxmlformats.org/officeDocument/2006/relationships/oleObject" Target="embeddings/oleObject84.bin"/><Relationship Id="rId170" Type="http://schemas.openxmlformats.org/officeDocument/2006/relationships/image" Target="media/image82.wmf"/><Relationship Id="rId191" Type="http://schemas.openxmlformats.org/officeDocument/2006/relationships/header" Target="head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oleObject" Target="embeddings/oleObject79.bin"/><Relationship Id="rId181" Type="http://schemas.openxmlformats.org/officeDocument/2006/relationships/oleObject" Target="embeddings/oleObject87.bin"/><Relationship Id="rId186" Type="http://schemas.openxmlformats.org/officeDocument/2006/relationships/image" Target="media/image9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72" Type="http://schemas.openxmlformats.org/officeDocument/2006/relationships/image" Target="media/image83.wmf"/><Relationship Id="rId193" Type="http://schemas.openxmlformats.org/officeDocument/2006/relationships/glossaryDocument" Target="glossary/document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microsoft.com/office/2007/relationships/stylesWithEffects" Target="stylesWithEffects.xml"/><Relationship Id="rId190" Type="http://schemas.openxmlformats.org/officeDocument/2006/relationships/footer" Target="foot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I~1\LOCALS~1\Temp\Mark%20Schem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40DA849D6B64475819C3A03E7742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5A7F1-1EA4-49D3-9ED3-2AF0823EE029}"/>
      </w:docPartPr>
      <w:docPartBody>
        <w:p w:rsidR="00EC72CE" w:rsidRDefault="00EC72CE" w:rsidP="00EC72CE">
          <w:pPr>
            <w:pStyle w:val="440DA849D6B64475819C3A03E7742F5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C72CE"/>
    <w:rsid w:val="00EC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0DA849D6B64475819C3A03E7742F58">
    <w:name w:val="440DA849D6B64475819C3A03E7742F58"/>
    <w:rsid w:val="00EC72CE"/>
  </w:style>
  <w:style w:type="paragraph" w:customStyle="1" w:styleId="18364FC81EC54361B69D739FC2D34D48">
    <w:name w:val="18364FC81EC54361B69D739FC2D34D48"/>
    <w:rsid w:val="00EC72C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8F4A3-2D50-40C2-9E9A-AB8E7897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Mark Scheme</Template>
  <TotalTime>39</TotalTime>
  <Pages>5</Pages>
  <Words>307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EDEXCEL FOUNDATION</vt:lpstr>
    </vt:vector>
  </TitlesOfParts>
  <Company>Edexcel Foundation</Company>
  <LinksUpToDate>false</LinksUpToDate>
  <CharactersWithSpaces>4151</CharactersWithSpaces>
  <SharedDoc>false</SharedDoc>
  <HLinks>
    <vt:vector size="18" baseType="variant">
      <vt:variant>
        <vt:i4>6029382</vt:i4>
      </vt:variant>
      <vt:variant>
        <vt:i4>20</vt:i4>
      </vt:variant>
      <vt:variant>
        <vt:i4>0</vt:i4>
      </vt:variant>
      <vt:variant>
        <vt:i4>5</vt:i4>
      </vt:variant>
      <vt:variant>
        <vt:lpwstr>http://www.pearson.com/uk</vt:lpwstr>
      </vt:variant>
      <vt:variant>
        <vt:lpwstr/>
      </vt:variant>
      <vt:variant>
        <vt:i4>4259914</vt:i4>
      </vt:variant>
      <vt:variant>
        <vt:i4>17</vt:i4>
      </vt:variant>
      <vt:variant>
        <vt:i4>0</vt:i4>
      </vt:variant>
      <vt:variant>
        <vt:i4>5</vt:i4>
      </vt:variant>
      <vt:variant>
        <vt:lpwstr>http://www.edexcel.com/contactus</vt:lpwstr>
      </vt:variant>
      <vt:variant>
        <vt:lpwstr/>
      </vt:variant>
      <vt:variant>
        <vt:i4>2752616</vt:i4>
      </vt:variant>
      <vt:variant>
        <vt:i4>14</vt:i4>
      </vt:variant>
      <vt:variant>
        <vt:i4>0</vt:i4>
      </vt:variant>
      <vt:variant>
        <vt:i4>5</vt:i4>
      </vt:variant>
      <vt:variant>
        <vt:lpwstr>http://www.edexcel.com/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EDEXCEL FOUNDATION</dc:title>
  <dc:creator>Lee Cope</dc:creator>
  <cp:lastModifiedBy>markanst</cp:lastModifiedBy>
  <cp:revision>6</cp:revision>
  <cp:lastPrinted>2014-05-30T16:59:00Z</cp:lastPrinted>
  <dcterms:created xsi:type="dcterms:W3CDTF">2014-07-04T14:55:00Z</dcterms:created>
  <dcterms:modified xsi:type="dcterms:W3CDTF">2014-07-18T11:10:00Z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442262063</vt:i4>
  </property>
  <property fmtid="{D5CDD505-2E9C-101B-9397-08002B2CF9AE}" pid="3" name="_EmailSubject">
    <vt:lpwstr>Edexcel GCE Mathematics: June 2005 C1-C4 mark schemes</vt:lpwstr>
  </property>
  <property fmtid="{D5CDD505-2E9C-101B-9397-08002B2CF9AE}" pid="4" name="_AuthorEmail">
    <vt:lpwstr>Graham.Cumming@Edexcel.org.uk</vt:lpwstr>
  </property>
  <property fmtid="{D5CDD505-2E9C-101B-9397-08002B2CF9AE}" pid="5" name="_AuthorEmailDisplayName">
    <vt:lpwstr>Cumming, Graham</vt:lpwstr>
  </property>
  <property fmtid="{D5CDD505-2E9C-101B-9397-08002B2CF9AE}" pid="6" name="MTWinEqns">
    <vt:bool>true</vt:bool>
  </property>
  <property fmtid="{D5CDD505-2E9C-101B-9397-08002B2CF9AE}" pid="7" name="_PreviousAdHocReviewCycleID">
    <vt:i4>-1022692452</vt:i4>
  </property>
  <property fmtid="{D5CDD505-2E9C-101B-9397-08002B2CF9AE}" pid="8" name="_ReviewingToolsShownOnce">
    <vt:lpwstr/>
  </property>
</Properties>
</file>